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100" w:rsidRPr="00316D73" w:rsidRDefault="00F06100" w:rsidP="007E7823">
      <w:pPr>
        <w:spacing w:line="340" w:lineRule="exact"/>
        <w:ind w:left="0" w:firstLine="0"/>
        <w:jc w:val="center"/>
        <w:rPr>
          <w:rFonts w:ascii="仿宋_GB2312" w:eastAsia="仿宋_GB2312" w:hAnsi="仿宋"/>
          <w:b/>
          <w:sz w:val="44"/>
          <w:szCs w:val="44"/>
        </w:rPr>
      </w:pPr>
    </w:p>
    <w:p w:rsidR="00F06100" w:rsidRPr="00316D73" w:rsidRDefault="00F06100" w:rsidP="007E7823">
      <w:pPr>
        <w:spacing w:line="420" w:lineRule="exact"/>
        <w:ind w:left="0" w:firstLine="0"/>
        <w:jc w:val="center"/>
        <w:rPr>
          <w:rFonts w:ascii="仿宋_GB2312" w:eastAsia="仿宋_GB2312" w:hAnsi="仿宋"/>
          <w:b/>
          <w:sz w:val="44"/>
          <w:szCs w:val="44"/>
        </w:rPr>
      </w:pPr>
      <w:r w:rsidRPr="00316D73">
        <w:rPr>
          <w:rFonts w:ascii="仿宋_GB2312" w:eastAsia="仿宋_GB2312" w:hAnsi="仿宋" w:hint="eastAsia"/>
          <w:b/>
          <w:sz w:val="44"/>
          <w:szCs w:val="44"/>
        </w:rPr>
        <w:t>先进个人事迹</w:t>
      </w:r>
    </w:p>
    <w:p w:rsidR="00F06100" w:rsidRPr="00316D73" w:rsidRDefault="00F06100" w:rsidP="007E7823">
      <w:pPr>
        <w:spacing w:line="340" w:lineRule="exact"/>
        <w:ind w:left="0" w:firstLine="0"/>
        <w:rPr>
          <w:rFonts w:ascii="仿宋_GB2312" w:eastAsia="仿宋_GB2312" w:hAnsi="仿宋"/>
        </w:rPr>
      </w:pPr>
    </w:p>
    <w:p w:rsidR="00F06100" w:rsidRPr="00316D73" w:rsidRDefault="00F06100" w:rsidP="0048435E">
      <w:pPr>
        <w:spacing w:line="380" w:lineRule="exact"/>
        <w:ind w:left="0" w:firstLineChars="200" w:firstLine="31680"/>
        <w:rPr>
          <w:rFonts w:ascii="仿宋_GB2312" w:eastAsia="仿宋_GB2312" w:hAnsi="仿宋"/>
          <w:sz w:val="28"/>
          <w:szCs w:val="28"/>
        </w:rPr>
      </w:pPr>
      <w:r w:rsidRPr="00316D73">
        <w:rPr>
          <w:rFonts w:ascii="仿宋_GB2312" w:eastAsia="仿宋_GB2312" w:hAnsi="仿宋" w:hint="eastAsia"/>
          <w:sz w:val="28"/>
          <w:szCs w:val="28"/>
        </w:rPr>
        <w:t>一分耕耘，一分收获。作为后勤物业水电工的黄灿昌，在平凡岗位做好自己本分的事，用自己的实际行动成为城院正能量的代表。</w:t>
      </w:r>
    </w:p>
    <w:p w:rsidR="00F06100" w:rsidRPr="00316D73" w:rsidRDefault="00F06100" w:rsidP="0048435E">
      <w:pPr>
        <w:spacing w:line="380" w:lineRule="exact"/>
        <w:ind w:left="0" w:firstLineChars="200" w:firstLine="31680"/>
        <w:rPr>
          <w:rFonts w:ascii="仿宋_GB2312" w:eastAsia="仿宋_GB2312" w:hAnsi="仿宋"/>
          <w:sz w:val="28"/>
          <w:szCs w:val="28"/>
        </w:rPr>
      </w:pPr>
      <w:r w:rsidRPr="00316D73">
        <w:rPr>
          <w:rFonts w:ascii="仿宋_GB2312" w:eastAsia="仿宋_GB2312" w:hAnsi="仿宋" w:hint="eastAsia"/>
          <w:sz w:val="28"/>
          <w:szCs w:val="28"/>
        </w:rPr>
        <w:t>从进入学院，成为城院一名物业水电工开始，黄灿昌见证了学院日益发展壮大的过程，看着那些朝气蓬勃的学子，手指拂过那些崭新先进的设备，阿昌告诉自己，要为学院、为广大师生、为自己这个职业负责。不渴望一日千里只希望每天能够进一小步。针对学院各种设备众多，熟悉机器设备性能，熟练掌握操作流程成为了他的首要任务。在日常工作中，他仔细研究设备说明书，在每天操作中点点滴滴积累工作经验。很快大型中央空调，高低压配电设备、柴油发电机等各种机器设备的操作流程让他了然于胸。为此他还利用一切机会向机器设备厂家人员请教，在厂家人员调试设备时放弃休息时间过来学习，机器运行会出现什么样的故障，出了故障怎样处理解决；机器平时怎样保养，怎样的保养才是最经济合算的。后来物业水电班实行划片负责制，每个水电工在负责区域内，对各种设备熟练程度成为了提升自己技能的一项内容。他们和阿昌一样，把学校利益和为师生服务的理念放在第一位。阿昌说，作为一名水电工，既要保障设备运行正常，还要保证设备在最佳状态运行。自己肩负的责任就是守护好这座美丽的校园。</w:t>
      </w:r>
    </w:p>
    <w:p w:rsidR="00F06100" w:rsidRPr="00316D73" w:rsidRDefault="00F06100" w:rsidP="0048435E">
      <w:pPr>
        <w:spacing w:line="380" w:lineRule="exact"/>
        <w:ind w:left="0" w:firstLineChars="200" w:firstLine="31680"/>
        <w:rPr>
          <w:rFonts w:ascii="仿宋_GB2312" w:eastAsia="仿宋_GB2312" w:hAnsi="仿宋"/>
          <w:sz w:val="28"/>
          <w:szCs w:val="28"/>
        </w:rPr>
      </w:pPr>
      <w:r w:rsidRPr="00316D73">
        <w:rPr>
          <w:rFonts w:ascii="仿宋_GB2312" w:eastAsia="仿宋_GB2312" w:hAnsi="仿宋" w:hint="eastAsia"/>
          <w:sz w:val="28"/>
          <w:szCs w:val="28"/>
        </w:rPr>
        <w:t>保障用水安全一向是学院安全重要内容。学院只有一座水泵房，维系着全院万名学子、各课室楼宇、饭堂、教师公寓的用水，一旦出现突发事故，学院断水将造成极大影响。水泵房是阿昌的负责区域，每天两次定时巡视成了定例。水泵房有</w:t>
      </w:r>
      <w:r w:rsidRPr="00316D73">
        <w:rPr>
          <w:rFonts w:ascii="仿宋_GB2312" w:eastAsia="仿宋_GB2312" w:hAnsi="仿宋"/>
          <w:sz w:val="28"/>
          <w:szCs w:val="28"/>
        </w:rPr>
        <w:t>8</w:t>
      </w:r>
      <w:r w:rsidRPr="00316D73">
        <w:rPr>
          <w:rFonts w:ascii="仿宋_GB2312" w:eastAsia="仿宋_GB2312" w:hAnsi="仿宋" w:hint="eastAsia"/>
          <w:sz w:val="28"/>
          <w:szCs w:val="28"/>
        </w:rPr>
        <w:t>台加压泵，轮流启动保障全院正常供水，噪音很大，他每次去都要认真检查阀门、电机、盘柜线路，每个微小开关都不放过。一次他发现有一个接触器上有一个小黑点，当即他断定是接触线烧损提出更换，事实证明他是对的，那个接触器控制排污泵自动开启，如果不认真仔细检查根本发现不了这个问题。</w:t>
      </w:r>
    </w:p>
    <w:p w:rsidR="00F06100" w:rsidRPr="00316D73" w:rsidRDefault="00F06100" w:rsidP="0048435E">
      <w:pPr>
        <w:spacing w:line="380" w:lineRule="exact"/>
        <w:ind w:left="0" w:firstLineChars="200" w:firstLine="31680"/>
        <w:rPr>
          <w:rFonts w:ascii="仿宋_GB2312" w:eastAsia="仿宋_GB2312" w:hAnsi="仿宋"/>
          <w:sz w:val="28"/>
          <w:szCs w:val="28"/>
        </w:rPr>
      </w:pPr>
      <w:r w:rsidRPr="00316D73">
        <w:rPr>
          <w:rFonts w:ascii="仿宋_GB2312" w:eastAsia="仿宋_GB2312" w:hAnsi="仿宋" w:hint="eastAsia"/>
          <w:sz w:val="28"/>
          <w:szCs w:val="28"/>
        </w:rPr>
        <w:t>教学楼有</w:t>
      </w:r>
      <w:r w:rsidRPr="00316D73">
        <w:rPr>
          <w:rFonts w:ascii="仿宋_GB2312" w:eastAsia="仿宋_GB2312" w:hAnsi="仿宋"/>
          <w:sz w:val="28"/>
          <w:szCs w:val="28"/>
        </w:rPr>
        <w:t>205</w:t>
      </w:r>
      <w:r w:rsidRPr="00316D73">
        <w:rPr>
          <w:rFonts w:ascii="仿宋_GB2312" w:eastAsia="仿宋_GB2312" w:hAnsi="仿宋" w:hint="eastAsia"/>
          <w:sz w:val="28"/>
          <w:szCs w:val="28"/>
        </w:rPr>
        <w:t>间课室，是学校的主要教学场所，保障师生安全用电用水，确保课室门窗安全，这是他的工作内容。他每天从课管那里了解维修内容，不论是门锁修理、电线改造还是洗手间管路漏水、厕所疏通，他总是认真完成工作。没有维修工作时，他就在教学楼内巡查，检查线路、检查管路，看看有没有安全隐患。教学楼内的电箱由于施工仓促，有些电线未能摆放整齐，存在安全隐患，他发现后立即申购材料对电房线路进行了改造，如今教学楼每个小电房线路整齐，标示清楚，既美观又整齐。</w:t>
      </w:r>
    </w:p>
    <w:p w:rsidR="00F06100" w:rsidRPr="00316D73" w:rsidRDefault="00F06100" w:rsidP="0048435E">
      <w:pPr>
        <w:spacing w:line="380" w:lineRule="exact"/>
        <w:ind w:left="0" w:firstLineChars="200" w:firstLine="31680"/>
        <w:rPr>
          <w:rFonts w:ascii="仿宋_GB2312" w:eastAsia="仿宋_GB2312" w:hAnsi="仿宋"/>
          <w:sz w:val="28"/>
          <w:szCs w:val="28"/>
        </w:rPr>
      </w:pPr>
      <w:r w:rsidRPr="00316D73">
        <w:rPr>
          <w:rFonts w:ascii="仿宋_GB2312" w:eastAsia="仿宋_GB2312" w:hAnsi="仿宋" w:hint="eastAsia"/>
          <w:sz w:val="28"/>
          <w:szCs w:val="28"/>
        </w:rPr>
        <w:t>教师公寓是教师在城院的家。有了故障要及时处理是物业水电班长期遵循的信念。在阿昌值班的日子里，灯泡坏了，一个电话，阿昌到了。水龙头坏了，还是一个电话，故障解决了。有困难找物业水电班，阿昌和他的同事们用实际行动践行着这句承诺。教师公寓老师反映洗澡时水压不够总是断水，阿昌在水泵房里检查了好几天，查图纸翻设备说明书，在确定水泵房各种设备正常的情况下，他又去教师公寓层层查水管，还是没问题。问题究竟在哪里呢？他断定是地下供水管路出了问题，对，查地下管路。他和水电人员一起将水泵房出水管路挖开，挖到地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</w:smartTagPr>
        <w:r w:rsidRPr="00316D73">
          <w:rPr>
            <w:rFonts w:ascii="仿宋_GB2312" w:eastAsia="仿宋_GB2312" w:hAnsi="仿宋"/>
            <w:sz w:val="28"/>
            <w:szCs w:val="28"/>
          </w:rPr>
          <w:t>2</w:t>
        </w:r>
        <w:r w:rsidRPr="00316D73">
          <w:rPr>
            <w:rFonts w:ascii="仿宋_GB2312" w:eastAsia="仿宋_GB2312" w:hAnsi="仿宋" w:hint="eastAsia"/>
            <w:sz w:val="28"/>
            <w:szCs w:val="28"/>
          </w:rPr>
          <w:t>米</w:t>
        </w:r>
      </w:smartTag>
      <w:r w:rsidRPr="00316D73">
        <w:rPr>
          <w:rFonts w:ascii="仿宋_GB2312" w:eastAsia="仿宋_GB2312" w:hAnsi="仿宋" w:hint="eastAsia"/>
          <w:sz w:val="28"/>
          <w:szCs w:val="28"/>
        </w:rPr>
        <w:t>位置，管路接口全部陈显在人们面前，查图纸一看原来是教师公寓给水管接错了位置，本来应该接到一条大管上，但是施工人员太马虎接到了小管上，造成教师公寓水量不够的情况。大家纷纷赞扬他，阿昌还设计了改造方案，只等着假期来修理好。</w:t>
      </w:r>
    </w:p>
    <w:p w:rsidR="00F06100" w:rsidRPr="00316D73" w:rsidRDefault="00F06100" w:rsidP="003550C6">
      <w:pPr>
        <w:spacing w:line="380" w:lineRule="exact"/>
        <w:ind w:left="0" w:firstLineChars="200" w:firstLine="31680"/>
        <w:rPr>
          <w:rFonts w:ascii="仿宋_GB2312" w:eastAsia="仿宋_GB2312" w:hAnsi="仿宋"/>
          <w:sz w:val="28"/>
          <w:szCs w:val="28"/>
        </w:rPr>
      </w:pPr>
      <w:r w:rsidRPr="00316D73">
        <w:rPr>
          <w:rFonts w:ascii="仿宋_GB2312" w:eastAsia="仿宋_GB2312" w:hAnsi="仿宋" w:hint="eastAsia"/>
          <w:sz w:val="28"/>
          <w:szCs w:val="28"/>
        </w:rPr>
        <w:t>阿昌用勤劳、努力、智慧帮助别人，人们从阿昌这里得到满意的服务，他也从人们满意的眼神中得到了快乐和成就。虽然只是一名普通的水电工，但是他每天都在学习，参加成人高考努力提升自身文化素养，读书看报了解新技术新材料，他知道，只有素质过硬、知识面广，才是做好各项工作的资本，才能更好地为城院师生服务。</w:t>
      </w:r>
    </w:p>
    <w:sectPr w:rsidR="00F06100" w:rsidRPr="00316D73" w:rsidSect="006C2FFE">
      <w:pgSz w:w="11906" w:h="16838"/>
      <w:pgMar w:top="1440" w:right="1559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43228"/>
    <w:multiLevelType w:val="hybridMultilevel"/>
    <w:tmpl w:val="CC766CEA"/>
    <w:lvl w:ilvl="0" w:tplc="4B22B9F0">
      <w:start w:val="1"/>
      <w:numFmt w:val="decimal"/>
      <w:lvlText w:val="%1、"/>
      <w:lvlJc w:val="left"/>
      <w:pPr>
        <w:ind w:left="7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3AD"/>
    <w:rsid w:val="00000F30"/>
    <w:rsid w:val="00003390"/>
    <w:rsid w:val="00004E27"/>
    <w:rsid w:val="00004FDD"/>
    <w:rsid w:val="0000508A"/>
    <w:rsid w:val="00005D80"/>
    <w:rsid w:val="00010582"/>
    <w:rsid w:val="00011AF4"/>
    <w:rsid w:val="00011F0D"/>
    <w:rsid w:val="00012BD6"/>
    <w:rsid w:val="000154FA"/>
    <w:rsid w:val="000158F2"/>
    <w:rsid w:val="00015DC7"/>
    <w:rsid w:val="000167FE"/>
    <w:rsid w:val="00017225"/>
    <w:rsid w:val="0002172E"/>
    <w:rsid w:val="0002187E"/>
    <w:rsid w:val="00022F15"/>
    <w:rsid w:val="000238D2"/>
    <w:rsid w:val="000247DA"/>
    <w:rsid w:val="00024AA8"/>
    <w:rsid w:val="0003089A"/>
    <w:rsid w:val="000315FC"/>
    <w:rsid w:val="00031FF1"/>
    <w:rsid w:val="000322A7"/>
    <w:rsid w:val="0003241B"/>
    <w:rsid w:val="00033BDA"/>
    <w:rsid w:val="00035ED1"/>
    <w:rsid w:val="00040F57"/>
    <w:rsid w:val="00043796"/>
    <w:rsid w:val="000461C0"/>
    <w:rsid w:val="00046CC0"/>
    <w:rsid w:val="000520F2"/>
    <w:rsid w:val="000552AD"/>
    <w:rsid w:val="00055DE3"/>
    <w:rsid w:val="00060999"/>
    <w:rsid w:val="0006149B"/>
    <w:rsid w:val="0006754B"/>
    <w:rsid w:val="00070B65"/>
    <w:rsid w:val="00070BF6"/>
    <w:rsid w:val="00071CDD"/>
    <w:rsid w:val="00072229"/>
    <w:rsid w:val="000722F2"/>
    <w:rsid w:val="00072423"/>
    <w:rsid w:val="00072849"/>
    <w:rsid w:val="00073B38"/>
    <w:rsid w:val="00074B90"/>
    <w:rsid w:val="00074CE6"/>
    <w:rsid w:val="000772CB"/>
    <w:rsid w:val="00077634"/>
    <w:rsid w:val="000802C2"/>
    <w:rsid w:val="000811DD"/>
    <w:rsid w:val="0008170E"/>
    <w:rsid w:val="00082844"/>
    <w:rsid w:val="00082C7A"/>
    <w:rsid w:val="00083FA6"/>
    <w:rsid w:val="00086025"/>
    <w:rsid w:val="0009051A"/>
    <w:rsid w:val="000910AB"/>
    <w:rsid w:val="00091147"/>
    <w:rsid w:val="000911C4"/>
    <w:rsid w:val="000927AE"/>
    <w:rsid w:val="00093B6B"/>
    <w:rsid w:val="00096B8E"/>
    <w:rsid w:val="00096CAF"/>
    <w:rsid w:val="00097873"/>
    <w:rsid w:val="000A06CD"/>
    <w:rsid w:val="000A21F8"/>
    <w:rsid w:val="000A5B1C"/>
    <w:rsid w:val="000B04E0"/>
    <w:rsid w:val="000B0F3C"/>
    <w:rsid w:val="000B18B9"/>
    <w:rsid w:val="000B22E1"/>
    <w:rsid w:val="000B455F"/>
    <w:rsid w:val="000B4C7B"/>
    <w:rsid w:val="000B58EF"/>
    <w:rsid w:val="000B6CCF"/>
    <w:rsid w:val="000B7D0B"/>
    <w:rsid w:val="000B7DF3"/>
    <w:rsid w:val="000C0B22"/>
    <w:rsid w:val="000C1B96"/>
    <w:rsid w:val="000C2166"/>
    <w:rsid w:val="000C2442"/>
    <w:rsid w:val="000C2493"/>
    <w:rsid w:val="000C58DE"/>
    <w:rsid w:val="000C5B15"/>
    <w:rsid w:val="000D45B6"/>
    <w:rsid w:val="000D5E2B"/>
    <w:rsid w:val="000E524B"/>
    <w:rsid w:val="000E569D"/>
    <w:rsid w:val="000F085B"/>
    <w:rsid w:val="000F0F71"/>
    <w:rsid w:val="000F250D"/>
    <w:rsid w:val="000F3277"/>
    <w:rsid w:val="000F494B"/>
    <w:rsid w:val="000F507B"/>
    <w:rsid w:val="000F797A"/>
    <w:rsid w:val="00100055"/>
    <w:rsid w:val="00101157"/>
    <w:rsid w:val="00101233"/>
    <w:rsid w:val="001012E8"/>
    <w:rsid w:val="001037AC"/>
    <w:rsid w:val="00105F2F"/>
    <w:rsid w:val="001072F8"/>
    <w:rsid w:val="00107FF0"/>
    <w:rsid w:val="00110716"/>
    <w:rsid w:val="001113CB"/>
    <w:rsid w:val="001133E8"/>
    <w:rsid w:val="00113EAF"/>
    <w:rsid w:val="001141C1"/>
    <w:rsid w:val="0011431D"/>
    <w:rsid w:val="0011464C"/>
    <w:rsid w:val="00115BD0"/>
    <w:rsid w:val="001169C2"/>
    <w:rsid w:val="001173DB"/>
    <w:rsid w:val="00117E94"/>
    <w:rsid w:val="00120865"/>
    <w:rsid w:val="00120FA3"/>
    <w:rsid w:val="00121580"/>
    <w:rsid w:val="001230F4"/>
    <w:rsid w:val="001231BE"/>
    <w:rsid w:val="0012364D"/>
    <w:rsid w:val="00125BFF"/>
    <w:rsid w:val="00125CFE"/>
    <w:rsid w:val="00127F5F"/>
    <w:rsid w:val="00130A7C"/>
    <w:rsid w:val="00131B76"/>
    <w:rsid w:val="00131BE0"/>
    <w:rsid w:val="0013287C"/>
    <w:rsid w:val="00133293"/>
    <w:rsid w:val="001335B6"/>
    <w:rsid w:val="00133CD6"/>
    <w:rsid w:val="001413FF"/>
    <w:rsid w:val="0014142B"/>
    <w:rsid w:val="00143017"/>
    <w:rsid w:val="0014494D"/>
    <w:rsid w:val="00145199"/>
    <w:rsid w:val="00145E32"/>
    <w:rsid w:val="00147B5F"/>
    <w:rsid w:val="0015067C"/>
    <w:rsid w:val="0015111C"/>
    <w:rsid w:val="0015290D"/>
    <w:rsid w:val="0015357C"/>
    <w:rsid w:val="001556CB"/>
    <w:rsid w:val="00156FFB"/>
    <w:rsid w:val="00160831"/>
    <w:rsid w:val="00160AF9"/>
    <w:rsid w:val="00161A3A"/>
    <w:rsid w:val="0016400F"/>
    <w:rsid w:val="001654CF"/>
    <w:rsid w:val="0017034B"/>
    <w:rsid w:val="001703FB"/>
    <w:rsid w:val="001704A0"/>
    <w:rsid w:val="00170543"/>
    <w:rsid w:val="001708DC"/>
    <w:rsid w:val="001727F0"/>
    <w:rsid w:val="001731A2"/>
    <w:rsid w:val="00176003"/>
    <w:rsid w:val="001762C3"/>
    <w:rsid w:val="00180893"/>
    <w:rsid w:val="00180F34"/>
    <w:rsid w:val="00182A1B"/>
    <w:rsid w:val="00187C04"/>
    <w:rsid w:val="001912C0"/>
    <w:rsid w:val="00191EAB"/>
    <w:rsid w:val="001955B7"/>
    <w:rsid w:val="001958C1"/>
    <w:rsid w:val="00196791"/>
    <w:rsid w:val="001A0B66"/>
    <w:rsid w:val="001A0CA6"/>
    <w:rsid w:val="001A29E0"/>
    <w:rsid w:val="001A5FEB"/>
    <w:rsid w:val="001A79B4"/>
    <w:rsid w:val="001B0996"/>
    <w:rsid w:val="001B0E58"/>
    <w:rsid w:val="001B13EF"/>
    <w:rsid w:val="001B2B7F"/>
    <w:rsid w:val="001B3B4E"/>
    <w:rsid w:val="001B4AD0"/>
    <w:rsid w:val="001B51FB"/>
    <w:rsid w:val="001B5266"/>
    <w:rsid w:val="001B5C51"/>
    <w:rsid w:val="001C0718"/>
    <w:rsid w:val="001C0A6A"/>
    <w:rsid w:val="001C4348"/>
    <w:rsid w:val="001C49F9"/>
    <w:rsid w:val="001C7020"/>
    <w:rsid w:val="001C7C49"/>
    <w:rsid w:val="001D17ED"/>
    <w:rsid w:val="001D31AA"/>
    <w:rsid w:val="001D3A27"/>
    <w:rsid w:val="001D3AD5"/>
    <w:rsid w:val="001D4B54"/>
    <w:rsid w:val="001D4F8D"/>
    <w:rsid w:val="001D51BF"/>
    <w:rsid w:val="001D5CCF"/>
    <w:rsid w:val="001D6025"/>
    <w:rsid w:val="001D62F3"/>
    <w:rsid w:val="001D7762"/>
    <w:rsid w:val="001D781A"/>
    <w:rsid w:val="001E2454"/>
    <w:rsid w:val="001E2FD4"/>
    <w:rsid w:val="001E3017"/>
    <w:rsid w:val="001E338C"/>
    <w:rsid w:val="001E35DB"/>
    <w:rsid w:val="001E35E7"/>
    <w:rsid w:val="001E3865"/>
    <w:rsid w:val="001E4B66"/>
    <w:rsid w:val="001E5395"/>
    <w:rsid w:val="001E6DE5"/>
    <w:rsid w:val="001F20AC"/>
    <w:rsid w:val="001F3271"/>
    <w:rsid w:val="001F3D8A"/>
    <w:rsid w:val="001F5469"/>
    <w:rsid w:val="001F57ED"/>
    <w:rsid w:val="001F67AE"/>
    <w:rsid w:val="00200889"/>
    <w:rsid w:val="002009CB"/>
    <w:rsid w:val="00201F8B"/>
    <w:rsid w:val="00202818"/>
    <w:rsid w:val="00205E50"/>
    <w:rsid w:val="00211C3A"/>
    <w:rsid w:val="0021215C"/>
    <w:rsid w:val="0021332D"/>
    <w:rsid w:val="00214127"/>
    <w:rsid w:val="0021477F"/>
    <w:rsid w:val="00215D2F"/>
    <w:rsid w:val="00216A52"/>
    <w:rsid w:val="002174CB"/>
    <w:rsid w:val="00221660"/>
    <w:rsid w:val="00221DAC"/>
    <w:rsid w:val="00221F7F"/>
    <w:rsid w:val="00222A6D"/>
    <w:rsid w:val="00222EC9"/>
    <w:rsid w:val="00223238"/>
    <w:rsid w:val="00223D23"/>
    <w:rsid w:val="002260AC"/>
    <w:rsid w:val="00226E34"/>
    <w:rsid w:val="002277E1"/>
    <w:rsid w:val="002309C8"/>
    <w:rsid w:val="00230A6A"/>
    <w:rsid w:val="00230BAB"/>
    <w:rsid w:val="00231155"/>
    <w:rsid w:val="00234731"/>
    <w:rsid w:val="0023609B"/>
    <w:rsid w:val="00241264"/>
    <w:rsid w:val="002418D9"/>
    <w:rsid w:val="00243697"/>
    <w:rsid w:val="00244256"/>
    <w:rsid w:val="002459F3"/>
    <w:rsid w:val="002464B9"/>
    <w:rsid w:val="00246968"/>
    <w:rsid w:val="00247B74"/>
    <w:rsid w:val="00251DB4"/>
    <w:rsid w:val="00253086"/>
    <w:rsid w:val="002547C1"/>
    <w:rsid w:val="002547E8"/>
    <w:rsid w:val="00254D24"/>
    <w:rsid w:val="00254D56"/>
    <w:rsid w:val="0025524E"/>
    <w:rsid w:val="00255998"/>
    <w:rsid w:val="00255FC6"/>
    <w:rsid w:val="002601A5"/>
    <w:rsid w:val="00261B81"/>
    <w:rsid w:val="00262E69"/>
    <w:rsid w:val="00263304"/>
    <w:rsid w:val="0026443A"/>
    <w:rsid w:val="002750D9"/>
    <w:rsid w:val="002754F0"/>
    <w:rsid w:val="00275963"/>
    <w:rsid w:val="00276608"/>
    <w:rsid w:val="00276F2F"/>
    <w:rsid w:val="00277CF5"/>
    <w:rsid w:val="002811C5"/>
    <w:rsid w:val="002824B7"/>
    <w:rsid w:val="002848D5"/>
    <w:rsid w:val="00285C95"/>
    <w:rsid w:val="00286306"/>
    <w:rsid w:val="0028665F"/>
    <w:rsid w:val="00287885"/>
    <w:rsid w:val="00287922"/>
    <w:rsid w:val="00287F5D"/>
    <w:rsid w:val="00290F57"/>
    <w:rsid w:val="00291551"/>
    <w:rsid w:val="00293E28"/>
    <w:rsid w:val="00294725"/>
    <w:rsid w:val="00295C09"/>
    <w:rsid w:val="002975B5"/>
    <w:rsid w:val="002979DD"/>
    <w:rsid w:val="002A2E4C"/>
    <w:rsid w:val="002A431A"/>
    <w:rsid w:val="002A4E56"/>
    <w:rsid w:val="002A5786"/>
    <w:rsid w:val="002A6DBB"/>
    <w:rsid w:val="002A7A7E"/>
    <w:rsid w:val="002B23DF"/>
    <w:rsid w:val="002B310C"/>
    <w:rsid w:val="002B4CCD"/>
    <w:rsid w:val="002B6742"/>
    <w:rsid w:val="002B68CF"/>
    <w:rsid w:val="002C3623"/>
    <w:rsid w:val="002C4621"/>
    <w:rsid w:val="002C5105"/>
    <w:rsid w:val="002C51C5"/>
    <w:rsid w:val="002C5383"/>
    <w:rsid w:val="002C62C8"/>
    <w:rsid w:val="002C6EE2"/>
    <w:rsid w:val="002C77C9"/>
    <w:rsid w:val="002D0144"/>
    <w:rsid w:val="002D06F4"/>
    <w:rsid w:val="002D0FBC"/>
    <w:rsid w:val="002D23D3"/>
    <w:rsid w:val="002D55F5"/>
    <w:rsid w:val="002D5956"/>
    <w:rsid w:val="002D5BDD"/>
    <w:rsid w:val="002D653B"/>
    <w:rsid w:val="002D6A1E"/>
    <w:rsid w:val="002D792A"/>
    <w:rsid w:val="002E0681"/>
    <w:rsid w:val="002E20F3"/>
    <w:rsid w:val="002E3830"/>
    <w:rsid w:val="002E4020"/>
    <w:rsid w:val="002E4291"/>
    <w:rsid w:val="002E4640"/>
    <w:rsid w:val="002E4719"/>
    <w:rsid w:val="002E5953"/>
    <w:rsid w:val="002E5D5F"/>
    <w:rsid w:val="002E7209"/>
    <w:rsid w:val="002E7F00"/>
    <w:rsid w:val="002E7F6A"/>
    <w:rsid w:val="002F2459"/>
    <w:rsid w:val="002F25F8"/>
    <w:rsid w:val="002F32F0"/>
    <w:rsid w:val="002F3FAB"/>
    <w:rsid w:val="002F413A"/>
    <w:rsid w:val="002F4CD6"/>
    <w:rsid w:val="002F562C"/>
    <w:rsid w:val="002F56C0"/>
    <w:rsid w:val="003017B7"/>
    <w:rsid w:val="00301B64"/>
    <w:rsid w:val="00301F52"/>
    <w:rsid w:val="00304E3B"/>
    <w:rsid w:val="00305FD0"/>
    <w:rsid w:val="003067B1"/>
    <w:rsid w:val="00306907"/>
    <w:rsid w:val="00307375"/>
    <w:rsid w:val="00310D0F"/>
    <w:rsid w:val="00311B4C"/>
    <w:rsid w:val="00312AEF"/>
    <w:rsid w:val="00313F92"/>
    <w:rsid w:val="00314293"/>
    <w:rsid w:val="003152CF"/>
    <w:rsid w:val="00316D73"/>
    <w:rsid w:val="00320609"/>
    <w:rsid w:val="003223C1"/>
    <w:rsid w:val="00322495"/>
    <w:rsid w:val="003233E6"/>
    <w:rsid w:val="003234F8"/>
    <w:rsid w:val="00323A7C"/>
    <w:rsid w:val="00323E63"/>
    <w:rsid w:val="00324819"/>
    <w:rsid w:val="00324B21"/>
    <w:rsid w:val="00324F06"/>
    <w:rsid w:val="00325D39"/>
    <w:rsid w:val="00326497"/>
    <w:rsid w:val="0033111F"/>
    <w:rsid w:val="003314C7"/>
    <w:rsid w:val="003321C9"/>
    <w:rsid w:val="00332BD7"/>
    <w:rsid w:val="00335922"/>
    <w:rsid w:val="003376F6"/>
    <w:rsid w:val="00337B56"/>
    <w:rsid w:val="0034079D"/>
    <w:rsid w:val="00340B69"/>
    <w:rsid w:val="003413EA"/>
    <w:rsid w:val="0034209C"/>
    <w:rsid w:val="003432C9"/>
    <w:rsid w:val="003452CD"/>
    <w:rsid w:val="00346D93"/>
    <w:rsid w:val="0034751B"/>
    <w:rsid w:val="00350174"/>
    <w:rsid w:val="00350696"/>
    <w:rsid w:val="003529E1"/>
    <w:rsid w:val="00353C76"/>
    <w:rsid w:val="003550C6"/>
    <w:rsid w:val="00355894"/>
    <w:rsid w:val="00355F32"/>
    <w:rsid w:val="0035730A"/>
    <w:rsid w:val="00360922"/>
    <w:rsid w:val="00360E76"/>
    <w:rsid w:val="00365B69"/>
    <w:rsid w:val="0037024C"/>
    <w:rsid w:val="003709F9"/>
    <w:rsid w:val="00370BDA"/>
    <w:rsid w:val="00370C6D"/>
    <w:rsid w:val="00371918"/>
    <w:rsid w:val="00373761"/>
    <w:rsid w:val="003758A3"/>
    <w:rsid w:val="003773FB"/>
    <w:rsid w:val="00377877"/>
    <w:rsid w:val="00377D91"/>
    <w:rsid w:val="0038003A"/>
    <w:rsid w:val="003827BC"/>
    <w:rsid w:val="0038302D"/>
    <w:rsid w:val="00384C50"/>
    <w:rsid w:val="003874E6"/>
    <w:rsid w:val="0038759D"/>
    <w:rsid w:val="003910F5"/>
    <w:rsid w:val="00392266"/>
    <w:rsid w:val="0039288A"/>
    <w:rsid w:val="00395018"/>
    <w:rsid w:val="003953A6"/>
    <w:rsid w:val="00397E17"/>
    <w:rsid w:val="00397F51"/>
    <w:rsid w:val="003A01E2"/>
    <w:rsid w:val="003A4139"/>
    <w:rsid w:val="003A41A9"/>
    <w:rsid w:val="003A5153"/>
    <w:rsid w:val="003A5937"/>
    <w:rsid w:val="003B06D4"/>
    <w:rsid w:val="003B0E0E"/>
    <w:rsid w:val="003B26A8"/>
    <w:rsid w:val="003B5BC5"/>
    <w:rsid w:val="003B5D29"/>
    <w:rsid w:val="003B6594"/>
    <w:rsid w:val="003B6F9F"/>
    <w:rsid w:val="003C2EEC"/>
    <w:rsid w:val="003C59DE"/>
    <w:rsid w:val="003C5DDD"/>
    <w:rsid w:val="003C64B9"/>
    <w:rsid w:val="003C7768"/>
    <w:rsid w:val="003D009A"/>
    <w:rsid w:val="003D08D3"/>
    <w:rsid w:val="003D1A7B"/>
    <w:rsid w:val="003D28BA"/>
    <w:rsid w:val="003D29EC"/>
    <w:rsid w:val="003D310B"/>
    <w:rsid w:val="003D3917"/>
    <w:rsid w:val="003D46F2"/>
    <w:rsid w:val="003D65FD"/>
    <w:rsid w:val="003D6688"/>
    <w:rsid w:val="003D7580"/>
    <w:rsid w:val="003E1C38"/>
    <w:rsid w:val="003E2753"/>
    <w:rsid w:val="003E3D07"/>
    <w:rsid w:val="003E4501"/>
    <w:rsid w:val="003E5038"/>
    <w:rsid w:val="003E651E"/>
    <w:rsid w:val="003F114D"/>
    <w:rsid w:val="003F1EFB"/>
    <w:rsid w:val="003F20B9"/>
    <w:rsid w:val="003F39D9"/>
    <w:rsid w:val="003F50D6"/>
    <w:rsid w:val="003F787D"/>
    <w:rsid w:val="003F7E0C"/>
    <w:rsid w:val="00401F05"/>
    <w:rsid w:val="0040212A"/>
    <w:rsid w:val="0040458D"/>
    <w:rsid w:val="004047CA"/>
    <w:rsid w:val="00406A99"/>
    <w:rsid w:val="004075D8"/>
    <w:rsid w:val="00407711"/>
    <w:rsid w:val="00410E9F"/>
    <w:rsid w:val="004145E4"/>
    <w:rsid w:val="004152BF"/>
    <w:rsid w:val="0041572C"/>
    <w:rsid w:val="00416D4E"/>
    <w:rsid w:val="00416F9C"/>
    <w:rsid w:val="004178EF"/>
    <w:rsid w:val="004208C7"/>
    <w:rsid w:val="00421E94"/>
    <w:rsid w:val="00423A26"/>
    <w:rsid w:val="00424E15"/>
    <w:rsid w:val="00426448"/>
    <w:rsid w:val="0042699E"/>
    <w:rsid w:val="00427215"/>
    <w:rsid w:val="00427853"/>
    <w:rsid w:val="0042787D"/>
    <w:rsid w:val="0043062A"/>
    <w:rsid w:val="0043114D"/>
    <w:rsid w:val="00431291"/>
    <w:rsid w:val="0043203F"/>
    <w:rsid w:val="0043532C"/>
    <w:rsid w:val="00436892"/>
    <w:rsid w:val="00437983"/>
    <w:rsid w:val="004400E3"/>
    <w:rsid w:val="004417D7"/>
    <w:rsid w:val="00441DA0"/>
    <w:rsid w:val="00444CB2"/>
    <w:rsid w:val="0044574D"/>
    <w:rsid w:val="004457A1"/>
    <w:rsid w:val="00446909"/>
    <w:rsid w:val="00446BF1"/>
    <w:rsid w:val="00450079"/>
    <w:rsid w:val="00451201"/>
    <w:rsid w:val="00451464"/>
    <w:rsid w:val="0045301A"/>
    <w:rsid w:val="00454A2A"/>
    <w:rsid w:val="00454D5F"/>
    <w:rsid w:val="00455D05"/>
    <w:rsid w:val="00460E38"/>
    <w:rsid w:val="00461091"/>
    <w:rsid w:val="00461ADB"/>
    <w:rsid w:val="004627A2"/>
    <w:rsid w:val="00465070"/>
    <w:rsid w:val="0046657E"/>
    <w:rsid w:val="00467CCB"/>
    <w:rsid w:val="00470CD3"/>
    <w:rsid w:val="00473284"/>
    <w:rsid w:val="00474C3F"/>
    <w:rsid w:val="00474EE6"/>
    <w:rsid w:val="0048009B"/>
    <w:rsid w:val="00480D6E"/>
    <w:rsid w:val="00481184"/>
    <w:rsid w:val="004825DF"/>
    <w:rsid w:val="004836BD"/>
    <w:rsid w:val="0048435E"/>
    <w:rsid w:val="00486070"/>
    <w:rsid w:val="004872AE"/>
    <w:rsid w:val="004878EC"/>
    <w:rsid w:val="00490614"/>
    <w:rsid w:val="00491280"/>
    <w:rsid w:val="00491609"/>
    <w:rsid w:val="00494153"/>
    <w:rsid w:val="0049670C"/>
    <w:rsid w:val="004A03C5"/>
    <w:rsid w:val="004A2314"/>
    <w:rsid w:val="004A3641"/>
    <w:rsid w:val="004A5274"/>
    <w:rsid w:val="004A5D44"/>
    <w:rsid w:val="004A622E"/>
    <w:rsid w:val="004B11B3"/>
    <w:rsid w:val="004B3E96"/>
    <w:rsid w:val="004B4F16"/>
    <w:rsid w:val="004B6F8D"/>
    <w:rsid w:val="004C0428"/>
    <w:rsid w:val="004C2079"/>
    <w:rsid w:val="004C3F9F"/>
    <w:rsid w:val="004C4FC8"/>
    <w:rsid w:val="004C6B94"/>
    <w:rsid w:val="004C7F63"/>
    <w:rsid w:val="004D0F33"/>
    <w:rsid w:val="004D22C2"/>
    <w:rsid w:val="004D23DF"/>
    <w:rsid w:val="004D23E1"/>
    <w:rsid w:val="004D43A6"/>
    <w:rsid w:val="004D5B2E"/>
    <w:rsid w:val="004D6138"/>
    <w:rsid w:val="004D7250"/>
    <w:rsid w:val="004D768B"/>
    <w:rsid w:val="004E02DB"/>
    <w:rsid w:val="004E0826"/>
    <w:rsid w:val="004E15A8"/>
    <w:rsid w:val="004E1727"/>
    <w:rsid w:val="004E24EC"/>
    <w:rsid w:val="004E2D85"/>
    <w:rsid w:val="004E300C"/>
    <w:rsid w:val="004E45CD"/>
    <w:rsid w:val="004E4FB9"/>
    <w:rsid w:val="004E7997"/>
    <w:rsid w:val="004F015E"/>
    <w:rsid w:val="004F0877"/>
    <w:rsid w:val="004F291E"/>
    <w:rsid w:val="004F3E67"/>
    <w:rsid w:val="004F5A00"/>
    <w:rsid w:val="004F5DF0"/>
    <w:rsid w:val="004F7304"/>
    <w:rsid w:val="004F738A"/>
    <w:rsid w:val="005006C0"/>
    <w:rsid w:val="00501AB4"/>
    <w:rsid w:val="00501C4E"/>
    <w:rsid w:val="00502273"/>
    <w:rsid w:val="00502390"/>
    <w:rsid w:val="00503A3F"/>
    <w:rsid w:val="00503AE8"/>
    <w:rsid w:val="00503BFD"/>
    <w:rsid w:val="005054E3"/>
    <w:rsid w:val="00507F4C"/>
    <w:rsid w:val="00507FD6"/>
    <w:rsid w:val="00512F70"/>
    <w:rsid w:val="0051514E"/>
    <w:rsid w:val="0051689C"/>
    <w:rsid w:val="005204D2"/>
    <w:rsid w:val="0052126A"/>
    <w:rsid w:val="00521623"/>
    <w:rsid w:val="00522C4A"/>
    <w:rsid w:val="00524D53"/>
    <w:rsid w:val="00524E08"/>
    <w:rsid w:val="00524E7C"/>
    <w:rsid w:val="005263E3"/>
    <w:rsid w:val="005269C1"/>
    <w:rsid w:val="00526E85"/>
    <w:rsid w:val="00527672"/>
    <w:rsid w:val="00530810"/>
    <w:rsid w:val="005310FD"/>
    <w:rsid w:val="0053241E"/>
    <w:rsid w:val="00532CB3"/>
    <w:rsid w:val="005330D5"/>
    <w:rsid w:val="00541149"/>
    <w:rsid w:val="00543E3F"/>
    <w:rsid w:val="00546B77"/>
    <w:rsid w:val="00551797"/>
    <w:rsid w:val="00551A69"/>
    <w:rsid w:val="00552D08"/>
    <w:rsid w:val="0055394C"/>
    <w:rsid w:val="00555278"/>
    <w:rsid w:val="00556904"/>
    <w:rsid w:val="00556BE3"/>
    <w:rsid w:val="005575F2"/>
    <w:rsid w:val="00560308"/>
    <w:rsid w:val="00560808"/>
    <w:rsid w:val="00560886"/>
    <w:rsid w:val="00562E92"/>
    <w:rsid w:val="005638F6"/>
    <w:rsid w:val="005639CE"/>
    <w:rsid w:val="00563CBD"/>
    <w:rsid w:val="00564004"/>
    <w:rsid w:val="0056564E"/>
    <w:rsid w:val="00567EAB"/>
    <w:rsid w:val="0057093C"/>
    <w:rsid w:val="00572682"/>
    <w:rsid w:val="005730B0"/>
    <w:rsid w:val="00573C3A"/>
    <w:rsid w:val="00574353"/>
    <w:rsid w:val="00574D89"/>
    <w:rsid w:val="0057594F"/>
    <w:rsid w:val="00580D7C"/>
    <w:rsid w:val="0058170C"/>
    <w:rsid w:val="00581D25"/>
    <w:rsid w:val="005822CA"/>
    <w:rsid w:val="00582E8D"/>
    <w:rsid w:val="0058379D"/>
    <w:rsid w:val="00584DB8"/>
    <w:rsid w:val="005856D5"/>
    <w:rsid w:val="005866BD"/>
    <w:rsid w:val="00586F19"/>
    <w:rsid w:val="0058716E"/>
    <w:rsid w:val="005876E3"/>
    <w:rsid w:val="005917A5"/>
    <w:rsid w:val="005941BF"/>
    <w:rsid w:val="005948F1"/>
    <w:rsid w:val="005950B1"/>
    <w:rsid w:val="005958A2"/>
    <w:rsid w:val="0059591B"/>
    <w:rsid w:val="00596BA9"/>
    <w:rsid w:val="00597AFE"/>
    <w:rsid w:val="00597CBA"/>
    <w:rsid w:val="005A4FDD"/>
    <w:rsid w:val="005A52AB"/>
    <w:rsid w:val="005A6615"/>
    <w:rsid w:val="005A6FE1"/>
    <w:rsid w:val="005A76B3"/>
    <w:rsid w:val="005A7A73"/>
    <w:rsid w:val="005B04D3"/>
    <w:rsid w:val="005B179F"/>
    <w:rsid w:val="005B1EEF"/>
    <w:rsid w:val="005B37A3"/>
    <w:rsid w:val="005B3BC6"/>
    <w:rsid w:val="005B5AEC"/>
    <w:rsid w:val="005B6468"/>
    <w:rsid w:val="005B6EEA"/>
    <w:rsid w:val="005C0932"/>
    <w:rsid w:val="005C275C"/>
    <w:rsid w:val="005C5073"/>
    <w:rsid w:val="005C5878"/>
    <w:rsid w:val="005C5A89"/>
    <w:rsid w:val="005C7339"/>
    <w:rsid w:val="005D001F"/>
    <w:rsid w:val="005D0743"/>
    <w:rsid w:val="005D1612"/>
    <w:rsid w:val="005D270C"/>
    <w:rsid w:val="005D2C6B"/>
    <w:rsid w:val="005D2E37"/>
    <w:rsid w:val="005D33B5"/>
    <w:rsid w:val="005D4FF7"/>
    <w:rsid w:val="005D5F26"/>
    <w:rsid w:val="005D776C"/>
    <w:rsid w:val="005E02C7"/>
    <w:rsid w:val="005E12E7"/>
    <w:rsid w:val="005E206B"/>
    <w:rsid w:val="005E2D7E"/>
    <w:rsid w:val="005E3587"/>
    <w:rsid w:val="005E3939"/>
    <w:rsid w:val="005E5ABF"/>
    <w:rsid w:val="005E6011"/>
    <w:rsid w:val="005E625E"/>
    <w:rsid w:val="005E7886"/>
    <w:rsid w:val="005F022F"/>
    <w:rsid w:val="005F0CA5"/>
    <w:rsid w:val="005F39EC"/>
    <w:rsid w:val="005F43F4"/>
    <w:rsid w:val="005F4683"/>
    <w:rsid w:val="005F6E3B"/>
    <w:rsid w:val="005F7240"/>
    <w:rsid w:val="005F760B"/>
    <w:rsid w:val="00600320"/>
    <w:rsid w:val="0060127B"/>
    <w:rsid w:val="006016FE"/>
    <w:rsid w:val="0060220F"/>
    <w:rsid w:val="00606C42"/>
    <w:rsid w:val="006074DB"/>
    <w:rsid w:val="00610246"/>
    <w:rsid w:val="006112D0"/>
    <w:rsid w:val="0061164B"/>
    <w:rsid w:val="00611F53"/>
    <w:rsid w:val="00612E1A"/>
    <w:rsid w:val="00613081"/>
    <w:rsid w:val="00613682"/>
    <w:rsid w:val="00613AA9"/>
    <w:rsid w:val="0061504F"/>
    <w:rsid w:val="00615F3B"/>
    <w:rsid w:val="00616801"/>
    <w:rsid w:val="00617EE8"/>
    <w:rsid w:val="0062011E"/>
    <w:rsid w:val="00623245"/>
    <w:rsid w:val="00623CDA"/>
    <w:rsid w:val="00625C6B"/>
    <w:rsid w:val="00626405"/>
    <w:rsid w:val="00627F0D"/>
    <w:rsid w:val="00630954"/>
    <w:rsid w:val="006324F5"/>
    <w:rsid w:val="006356CE"/>
    <w:rsid w:val="0063626A"/>
    <w:rsid w:val="00640628"/>
    <w:rsid w:val="00642060"/>
    <w:rsid w:val="006436BB"/>
    <w:rsid w:val="006445E3"/>
    <w:rsid w:val="006447B9"/>
    <w:rsid w:val="0064482D"/>
    <w:rsid w:val="006459AE"/>
    <w:rsid w:val="006469A5"/>
    <w:rsid w:val="00647003"/>
    <w:rsid w:val="006478A5"/>
    <w:rsid w:val="00647BA4"/>
    <w:rsid w:val="006528D1"/>
    <w:rsid w:val="00654CDD"/>
    <w:rsid w:val="00654CEB"/>
    <w:rsid w:val="0065540C"/>
    <w:rsid w:val="0065565D"/>
    <w:rsid w:val="006557D7"/>
    <w:rsid w:val="006564C8"/>
    <w:rsid w:val="006620F1"/>
    <w:rsid w:val="00662A6C"/>
    <w:rsid w:val="006632E7"/>
    <w:rsid w:val="00663C91"/>
    <w:rsid w:val="00663F31"/>
    <w:rsid w:val="006676D6"/>
    <w:rsid w:val="00667C5F"/>
    <w:rsid w:val="0067117E"/>
    <w:rsid w:val="00672C05"/>
    <w:rsid w:val="006731DA"/>
    <w:rsid w:val="00676F47"/>
    <w:rsid w:val="006779B9"/>
    <w:rsid w:val="00677C14"/>
    <w:rsid w:val="00680210"/>
    <w:rsid w:val="00680912"/>
    <w:rsid w:val="00681882"/>
    <w:rsid w:val="00682209"/>
    <w:rsid w:val="00684CCE"/>
    <w:rsid w:val="00685752"/>
    <w:rsid w:val="006860E2"/>
    <w:rsid w:val="006875E1"/>
    <w:rsid w:val="00690E5A"/>
    <w:rsid w:val="00691BFE"/>
    <w:rsid w:val="00695814"/>
    <w:rsid w:val="006979AF"/>
    <w:rsid w:val="00697DD3"/>
    <w:rsid w:val="006A0F98"/>
    <w:rsid w:val="006A2650"/>
    <w:rsid w:val="006A31C4"/>
    <w:rsid w:val="006A3535"/>
    <w:rsid w:val="006A53AA"/>
    <w:rsid w:val="006A5CAA"/>
    <w:rsid w:val="006A63B5"/>
    <w:rsid w:val="006A729B"/>
    <w:rsid w:val="006A7415"/>
    <w:rsid w:val="006A75A9"/>
    <w:rsid w:val="006A7F6F"/>
    <w:rsid w:val="006B0594"/>
    <w:rsid w:val="006B144A"/>
    <w:rsid w:val="006B2ACC"/>
    <w:rsid w:val="006B3BAF"/>
    <w:rsid w:val="006B3DFB"/>
    <w:rsid w:val="006B6DEE"/>
    <w:rsid w:val="006C06CC"/>
    <w:rsid w:val="006C216F"/>
    <w:rsid w:val="006C2FFE"/>
    <w:rsid w:val="006C36F3"/>
    <w:rsid w:val="006C393D"/>
    <w:rsid w:val="006C441F"/>
    <w:rsid w:val="006C489A"/>
    <w:rsid w:val="006C6D0A"/>
    <w:rsid w:val="006C7392"/>
    <w:rsid w:val="006D05AE"/>
    <w:rsid w:val="006D14DE"/>
    <w:rsid w:val="006D1B91"/>
    <w:rsid w:val="006D1CE2"/>
    <w:rsid w:val="006D284B"/>
    <w:rsid w:val="006D3FA2"/>
    <w:rsid w:val="006D6089"/>
    <w:rsid w:val="006D622F"/>
    <w:rsid w:val="006E0358"/>
    <w:rsid w:val="006E04D7"/>
    <w:rsid w:val="006E13B9"/>
    <w:rsid w:val="006E20E3"/>
    <w:rsid w:val="006E3BA5"/>
    <w:rsid w:val="006E7874"/>
    <w:rsid w:val="006F102E"/>
    <w:rsid w:val="006F118B"/>
    <w:rsid w:val="006F2E59"/>
    <w:rsid w:val="006F4698"/>
    <w:rsid w:val="006F7195"/>
    <w:rsid w:val="006F726A"/>
    <w:rsid w:val="0070130A"/>
    <w:rsid w:val="007031FC"/>
    <w:rsid w:val="00711EBC"/>
    <w:rsid w:val="00712E28"/>
    <w:rsid w:val="00714847"/>
    <w:rsid w:val="00714D5A"/>
    <w:rsid w:val="007156B2"/>
    <w:rsid w:val="00715ADB"/>
    <w:rsid w:val="00716267"/>
    <w:rsid w:val="00717D15"/>
    <w:rsid w:val="00720405"/>
    <w:rsid w:val="00720BA7"/>
    <w:rsid w:val="0072281A"/>
    <w:rsid w:val="00724C0E"/>
    <w:rsid w:val="00726313"/>
    <w:rsid w:val="007269CC"/>
    <w:rsid w:val="00727671"/>
    <w:rsid w:val="007278F2"/>
    <w:rsid w:val="00727FA4"/>
    <w:rsid w:val="0073171D"/>
    <w:rsid w:val="007344C4"/>
    <w:rsid w:val="007353AE"/>
    <w:rsid w:val="00736527"/>
    <w:rsid w:val="00736DB3"/>
    <w:rsid w:val="007406E2"/>
    <w:rsid w:val="00741D1B"/>
    <w:rsid w:val="00741FA0"/>
    <w:rsid w:val="007423AA"/>
    <w:rsid w:val="00742A72"/>
    <w:rsid w:val="007440FD"/>
    <w:rsid w:val="00744693"/>
    <w:rsid w:val="0074550D"/>
    <w:rsid w:val="007478D2"/>
    <w:rsid w:val="00747ADB"/>
    <w:rsid w:val="00750099"/>
    <w:rsid w:val="007504A6"/>
    <w:rsid w:val="00751BE0"/>
    <w:rsid w:val="007536B5"/>
    <w:rsid w:val="00757747"/>
    <w:rsid w:val="007578A3"/>
    <w:rsid w:val="00757996"/>
    <w:rsid w:val="00760B0E"/>
    <w:rsid w:val="0076248D"/>
    <w:rsid w:val="00763370"/>
    <w:rsid w:val="0076370C"/>
    <w:rsid w:val="00764746"/>
    <w:rsid w:val="00764DAD"/>
    <w:rsid w:val="00766D0A"/>
    <w:rsid w:val="007707CF"/>
    <w:rsid w:val="007709DF"/>
    <w:rsid w:val="00771769"/>
    <w:rsid w:val="00772D64"/>
    <w:rsid w:val="007740A1"/>
    <w:rsid w:val="0077478A"/>
    <w:rsid w:val="007751A5"/>
    <w:rsid w:val="00776F48"/>
    <w:rsid w:val="00781D09"/>
    <w:rsid w:val="00782721"/>
    <w:rsid w:val="00782AB8"/>
    <w:rsid w:val="00787E79"/>
    <w:rsid w:val="00790E88"/>
    <w:rsid w:val="00792CDA"/>
    <w:rsid w:val="00793941"/>
    <w:rsid w:val="00794BD6"/>
    <w:rsid w:val="00795BED"/>
    <w:rsid w:val="007A0AD2"/>
    <w:rsid w:val="007A3380"/>
    <w:rsid w:val="007A40CB"/>
    <w:rsid w:val="007A40F2"/>
    <w:rsid w:val="007A4744"/>
    <w:rsid w:val="007A4DB1"/>
    <w:rsid w:val="007A5BE7"/>
    <w:rsid w:val="007A71C9"/>
    <w:rsid w:val="007A7339"/>
    <w:rsid w:val="007A7540"/>
    <w:rsid w:val="007A787F"/>
    <w:rsid w:val="007B1781"/>
    <w:rsid w:val="007B1B6A"/>
    <w:rsid w:val="007B2171"/>
    <w:rsid w:val="007B246F"/>
    <w:rsid w:val="007B32C3"/>
    <w:rsid w:val="007B48C4"/>
    <w:rsid w:val="007B48D4"/>
    <w:rsid w:val="007B5998"/>
    <w:rsid w:val="007B70BD"/>
    <w:rsid w:val="007C001E"/>
    <w:rsid w:val="007C1E10"/>
    <w:rsid w:val="007C2379"/>
    <w:rsid w:val="007C2E38"/>
    <w:rsid w:val="007C34FC"/>
    <w:rsid w:val="007C3BE1"/>
    <w:rsid w:val="007C3E58"/>
    <w:rsid w:val="007C4824"/>
    <w:rsid w:val="007C5484"/>
    <w:rsid w:val="007D05F6"/>
    <w:rsid w:val="007D09AC"/>
    <w:rsid w:val="007D0E4A"/>
    <w:rsid w:val="007D2320"/>
    <w:rsid w:val="007D2E79"/>
    <w:rsid w:val="007D300C"/>
    <w:rsid w:val="007D3CCF"/>
    <w:rsid w:val="007D5CAB"/>
    <w:rsid w:val="007D5E1C"/>
    <w:rsid w:val="007E04BD"/>
    <w:rsid w:val="007E4C6B"/>
    <w:rsid w:val="007E4EFF"/>
    <w:rsid w:val="007E6AA3"/>
    <w:rsid w:val="007E7823"/>
    <w:rsid w:val="007E78B4"/>
    <w:rsid w:val="007F0229"/>
    <w:rsid w:val="007F052E"/>
    <w:rsid w:val="007F0849"/>
    <w:rsid w:val="007F2556"/>
    <w:rsid w:val="007F2CDF"/>
    <w:rsid w:val="007F40A6"/>
    <w:rsid w:val="007F482E"/>
    <w:rsid w:val="007F49D0"/>
    <w:rsid w:val="007F5031"/>
    <w:rsid w:val="007F7576"/>
    <w:rsid w:val="007F7D83"/>
    <w:rsid w:val="0080019B"/>
    <w:rsid w:val="0080145F"/>
    <w:rsid w:val="00801664"/>
    <w:rsid w:val="00803A8C"/>
    <w:rsid w:val="0080420E"/>
    <w:rsid w:val="0080428A"/>
    <w:rsid w:val="00804501"/>
    <w:rsid w:val="008045D3"/>
    <w:rsid w:val="00804D92"/>
    <w:rsid w:val="00806EC7"/>
    <w:rsid w:val="00810C99"/>
    <w:rsid w:val="00811D29"/>
    <w:rsid w:val="00812549"/>
    <w:rsid w:val="0081282E"/>
    <w:rsid w:val="00814828"/>
    <w:rsid w:val="00815816"/>
    <w:rsid w:val="00816B4F"/>
    <w:rsid w:val="00817E90"/>
    <w:rsid w:val="008200C2"/>
    <w:rsid w:val="00822E01"/>
    <w:rsid w:val="008231ED"/>
    <w:rsid w:val="00823F7B"/>
    <w:rsid w:val="008240A1"/>
    <w:rsid w:val="00825BC0"/>
    <w:rsid w:val="008264BF"/>
    <w:rsid w:val="00827B8B"/>
    <w:rsid w:val="00831544"/>
    <w:rsid w:val="00831B27"/>
    <w:rsid w:val="00831CD3"/>
    <w:rsid w:val="00832B72"/>
    <w:rsid w:val="00834AF8"/>
    <w:rsid w:val="00834D5E"/>
    <w:rsid w:val="00836607"/>
    <w:rsid w:val="00836DDC"/>
    <w:rsid w:val="0084187D"/>
    <w:rsid w:val="00841F31"/>
    <w:rsid w:val="00843172"/>
    <w:rsid w:val="00843B78"/>
    <w:rsid w:val="00846142"/>
    <w:rsid w:val="00846348"/>
    <w:rsid w:val="00846E2D"/>
    <w:rsid w:val="00847208"/>
    <w:rsid w:val="00847BB5"/>
    <w:rsid w:val="008509C8"/>
    <w:rsid w:val="00851F41"/>
    <w:rsid w:val="00854792"/>
    <w:rsid w:val="008551D8"/>
    <w:rsid w:val="00855A5E"/>
    <w:rsid w:val="00855CF5"/>
    <w:rsid w:val="00860412"/>
    <w:rsid w:val="00862C06"/>
    <w:rsid w:val="00863CB3"/>
    <w:rsid w:val="008644DE"/>
    <w:rsid w:val="008652B9"/>
    <w:rsid w:val="0086652B"/>
    <w:rsid w:val="00867E52"/>
    <w:rsid w:val="00872275"/>
    <w:rsid w:val="00873206"/>
    <w:rsid w:val="00876E29"/>
    <w:rsid w:val="00876F33"/>
    <w:rsid w:val="0087766E"/>
    <w:rsid w:val="0087784E"/>
    <w:rsid w:val="00883039"/>
    <w:rsid w:val="008832B5"/>
    <w:rsid w:val="00883D29"/>
    <w:rsid w:val="00887954"/>
    <w:rsid w:val="008903F1"/>
    <w:rsid w:val="0089264B"/>
    <w:rsid w:val="00894DBA"/>
    <w:rsid w:val="00895BEB"/>
    <w:rsid w:val="00895C11"/>
    <w:rsid w:val="00896361"/>
    <w:rsid w:val="00897387"/>
    <w:rsid w:val="00897879"/>
    <w:rsid w:val="008A1242"/>
    <w:rsid w:val="008A256D"/>
    <w:rsid w:val="008A29A2"/>
    <w:rsid w:val="008A31A7"/>
    <w:rsid w:val="008A338F"/>
    <w:rsid w:val="008A4197"/>
    <w:rsid w:val="008A7A8D"/>
    <w:rsid w:val="008A7ACA"/>
    <w:rsid w:val="008B01F1"/>
    <w:rsid w:val="008B148E"/>
    <w:rsid w:val="008B1AB8"/>
    <w:rsid w:val="008B2305"/>
    <w:rsid w:val="008B40B9"/>
    <w:rsid w:val="008B4428"/>
    <w:rsid w:val="008B5A76"/>
    <w:rsid w:val="008B5C3A"/>
    <w:rsid w:val="008B6158"/>
    <w:rsid w:val="008B6F8D"/>
    <w:rsid w:val="008B71A9"/>
    <w:rsid w:val="008C02FC"/>
    <w:rsid w:val="008C1ABB"/>
    <w:rsid w:val="008C1F63"/>
    <w:rsid w:val="008C26CF"/>
    <w:rsid w:val="008C3A95"/>
    <w:rsid w:val="008C52FC"/>
    <w:rsid w:val="008C65E0"/>
    <w:rsid w:val="008C7777"/>
    <w:rsid w:val="008D052A"/>
    <w:rsid w:val="008D0B47"/>
    <w:rsid w:val="008D18F0"/>
    <w:rsid w:val="008D2126"/>
    <w:rsid w:val="008D2FB8"/>
    <w:rsid w:val="008D4E04"/>
    <w:rsid w:val="008D5C91"/>
    <w:rsid w:val="008D6584"/>
    <w:rsid w:val="008D672B"/>
    <w:rsid w:val="008D6B70"/>
    <w:rsid w:val="008E0162"/>
    <w:rsid w:val="008E0788"/>
    <w:rsid w:val="008E2AB2"/>
    <w:rsid w:val="008E3675"/>
    <w:rsid w:val="008E4013"/>
    <w:rsid w:val="008E4A44"/>
    <w:rsid w:val="008E68E8"/>
    <w:rsid w:val="008E7D29"/>
    <w:rsid w:val="008F0CC2"/>
    <w:rsid w:val="008F103B"/>
    <w:rsid w:val="008F1123"/>
    <w:rsid w:val="008F1621"/>
    <w:rsid w:val="008F2B4A"/>
    <w:rsid w:val="008F3579"/>
    <w:rsid w:val="008F56C3"/>
    <w:rsid w:val="008F62B1"/>
    <w:rsid w:val="008F6C8D"/>
    <w:rsid w:val="008F769F"/>
    <w:rsid w:val="008F7978"/>
    <w:rsid w:val="008F7EE8"/>
    <w:rsid w:val="00902611"/>
    <w:rsid w:val="00902887"/>
    <w:rsid w:val="009034D9"/>
    <w:rsid w:val="009040AC"/>
    <w:rsid w:val="00904385"/>
    <w:rsid w:val="00905417"/>
    <w:rsid w:val="009055F8"/>
    <w:rsid w:val="009062C9"/>
    <w:rsid w:val="00906A13"/>
    <w:rsid w:val="00906D73"/>
    <w:rsid w:val="0090789F"/>
    <w:rsid w:val="00907A1B"/>
    <w:rsid w:val="009118CF"/>
    <w:rsid w:val="009125AA"/>
    <w:rsid w:val="009126C4"/>
    <w:rsid w:val="00914173"/>
    <w:rsid w:val="009159CE"/>
    <w:rsid w:val="00916B43"/>
    <w:rsid w:val="00920168"/>
    <w:rsid w:val="009224E8"/>
    <w:rsid w:val="0092319E"/>
    <w:rsid w:val="00923749"/>
    <w:rsid w:val="009243BA"/>
    <w:rsid w:val="00924ADE"/>
    <w:rsid w:val="00926A1D"/>
    <w:rsid w:val="0092712B"/>
    <w:rsid w:val="00930493"/>
    <w:rsid w:val="00930D29"/>
    <w:rsid w:val="00931527"/>
    <w:rsid w:val="00933854"/>
    <w:rsid w:val="00934153"/>
    <w:rsid w:val="00934384"/>
    <w:rsid w:val="009357A7"/>
    <w:rsid w:val="00936479"/>
    <w:rsid w:val="00941F41"/>
    <w:rsid w:val="00943C07"/>
    <w:rsid w:val="00943DA7"/>
    <w:rsid w:val="00946BAB"/>
    <w:rsid w:val="00946E55"/>
    <w:rsid w:val="0094707D"/>
    <w:rsid w:val="00950617"/>
    <w:rsid w:val="0095165D"/>
    <w:rsid w:val="009521D0"/>
    <w:rsid w:val="0095639D"/>
    <w:rsid w:val="009569A7"/>
    <w:rsid w:val="0095747F"/>
    <w:rsid w:val="0096441A"/>
    <w:rsid w:val="00965020"/>
    <w:rsid w:val="00965A5C"/>
    <w:rsid w:val="00965E1B"/>
    <w:rsid w:val="009662B4"/>
    <w:rsid w:val="009700C2"/>
    <w:rsid w:val="009714BA"/>
    <w:rsid w:val="00975503"/>
    <w:rsid w:val="0097569B"/>
    <w:rsid w:val="00977297"/>
    <w:rsid w:val="00977781"/>
    <w:rsid w:val="00980AE6"/>
    <w:rsid w:val="0098134D"/>
    <w:rsid w:val="00982B82"/>
    <w:rsid w:val="00983729"/>
    <w:rsid w:val="009844DA"/>
    <w:rsid w:val="00985C15"/>
    <w:rsid w:val="00986751"/>
    <w:rsid w:val="00987473"/>
    <w:rsid w:val="00990F0A"/>
    <w:rsid w:val="00991357"/>
    <w:rsid w:val="00992BDE"/>
    <w:rsid w:val="00993DB5"/>
    <w:rsid w:val="00994091"/>
    <w:rsid w:val="009943F4"/>
    <w:rsid w:val="00994757"/>
    <w:rsid w:val="00994B62"/>
    <w:rsid w:val="00995FDC"/>
    <w:rsid w:val="00997490"/>
    <w:rsid w:val="009A0655"/>
    <w:rsid w:val="009A33D5"/>
    <w:rsid w:val="009A546D"/>
    <w:rsid w:val="009A6009"/>
    <w:rsid w:val="009A7864"/>
    <w:rsid w:val="009A7E9F"/>
    <w:rsid w:val="009B0611"/>
    <w:rsid w:val="009B206D"/>
    <w:rsid w:val="009B416F"/>
    <w:rsid w:val="009B52D7"/>
    <w:rsid w:val="009B7723"/>
    <w:rsid w:val="009B7E91"/>
    <w:rsid w:val="009B7F0E"/>
    <w:rsid w:val="009C006D"/>
    <w:rsid w:val="009C120C"/>
    <w:rsid w:val="009C18E1"/>
    <w:rsid w:val="009C1CA6"/>
    <w:rsid w:val="009C1F04"/>
    <w:rsid w:val="009C26BB"/>
    <w:rsid w:val="009C2C6E"/>
    <w:rsid w:val="009C3877"/>
    <w:rsid w:val="009C3E17"/>
    <w:rsid w:val="009C43EF"/>
    <w:rsid w:val="009C49BF"/>
    <w:rsid w:val="009C7D5C"/>
    <w:rsid w:val="009D0074"/>
    <w:rsid w:val="009D1A1A"/>
    <w:rsid w:val="009D2552"/>
    <w:rsid w:val="009D2DEB"/>
    <w:rsid w:val="009D2FC6"/>
    <w:rsid w:val="009D308B"/>
    <w:rsid w:val="009D52D1"/>
    <w:rsid w:val="009D7616"/>
    <w:rsid w:val="009D7657"/>
    <w:rsid w:val="009D7752"/>
    <w:rsid w:val="009E0BBD"/>
    <w:rsid w:val="009E1AF0"/>
    <w:rsid w:val="009E1C48"/>
    <w:rsid w:val="009E2CE9"/>
    <w:rsid w:val="009E2D4F"/>
    <w:rsid w:val="009E34CF"/>
    <w:rsid w:val="009E644A"/>
    <w:rsid w:val="009E6824"/>
    <w:rsid w:val="009E7519"/>
    <w:rsid w:val="009E7B20"/>
    <w:rsid w:val="009F0198"/>
    <w:rsid w:val="009F1517"/>
    <w:rsid w:val="009F232D"/>
    <w:rsid w:val="009F2BEF"/>
    <w:rsid w:val="009F3A36"/>
    <w:rsid w:val="009F483D"/>
    <w:rsid w:val="009F5A49"/>
    <w:rsid w:val="009F7D1F"/>
    <w:rsid w:val="00A0047F"/>
    <w:rsid w:val="00A02D0A"/>
    <w:rsid w:val="00A03B99"/>
    <w:rsid w:val="00A040F8"/>
    <w:rsid w:val="00A043E2"/>
    <w:rsid w:val="00A04C3F"/>
    <w:rsid w:val="00A06D5A"/>
    <w:rsid w:val="00A074BB"/>
    <w:rsid w:val="00A0778C"/>
    <w:rsid w:val="00A07DCA"/>
    <w:rsid w:val="00A10A98"/>
    <w:rsid w:val="00A115D1"/>
    <w:rsid w:val="00A123D0"/>
    <w:rsid w:val="00A14815"/>
    <w:rsid w:val="00A14C61"/>
    <w:rsid w:val="00A17CB1"/>
    <w:rsid w:val="00A207CE"/>
    <w:rsid w:val="00A20827"/>
    <w:rsid w:val="00A24735"/>
    <w:rsid w:val="00A2648B"/>
    <w:rsid w:val="00A2696D"/>
    <w:rsid w:val="00A2739B"/>
    <w:rsid w:val="00A3008F"/>
    <w:rsid w:val="00A31121"/>
    <w:rsid w:val="00A31BA5"/>
    <w:rsid w:val="00A325A3"/>
    <w:rsid w:val="00A32B45"/>
    <w:rsid w:val="00A336D5"/>
    <w:rsid w:val="00A348C2"/>
    <w:rsid w:val="00A34B77"/>
    <w:rsid w:val="00A36771"/>
    <w:rsid w:val="00A37060"/>
    <w:rsid w:val="00A41F30"/>
    <w:rsid w:val="00A42507"/>
    <w:rsid w:val="00A43E52"/>
    <w:rsid w:val="00A46687"/>
    <w:rsid w:val="00A478C4"/>
    <w:rsid w:val="00A50CDA"/>
    <w:rsid w:val="00A50D4A"/>
    <w:rsid w:val="00A51F36"/>
    <w:rsid w:val="00A53F2F"/>
    <w:rsid w:val="00A544BF"/>
    <w:rsid w:val="00A5475B"/>
    <w:rsid w:val="00A56007"/>
    <w:rsid w:val="00A606D7"/>
    <w:rsid w:val="00A61369"/>
    <w:rsid w:val="00A615F1"/>
    <w:rsid w:val="00A61863"/>
    <w:rsid w:val="00A61974"/>
    <w:rsid w:val="00A62E2D"/>
    <w:rsid w:val="00A63E24"/>
    <w:rsid w:val="00A664D7"/>
    <w:rsid w:val="00A66A7E"/>
    <w:rsid w:val="00A67B40"/>
    <w:rsid w:val="00A70778"/>
    <w:rsid w:val="00A716BA"/>
    <w:rsid w:val="00A72249"/>
    <w:rsid w:val="00A74DF3"/>
    <w:rsid w:val="00A7534F"/>
    <w:rsid w:val="00A75AFA"/>
    <w:rsid w:val="00A761D2"/>
    <w:rsid w:val="00A76FBC"/>
    <w:rsid w:val="00A822A3"/>
    <w:rsid w:val="00A83C42"/>
    <w:rsid w:val="00A861D9"/>
    <w:rsid w:val="00A92043"/>
    <w:rsid w:val="00A9359B"/>
    <w:rsid w:val="00A935BF"/>
    <w:rsid w:val="00AA0F92"/>
    <w:rsid w:val="00AA1937"/>
    <w:rsid w:val="00AA19D4"/>
    <w:rsid w:val="00AA39E1"/>
    <w:rsid w:val="00AA4633"/>
    <w:rsid w:val="00AA4E64"/>
    <w:rsid w:val="00AA60A7"/>
    <w:rsid w:val="00AA6540"/>
    <w:rsid w:val="00AA6899"/>
    <w:rsid w:val="00AB0463"/>
    <w:rsid w:val="00AB0699"/>
    <w:rsid w:val="00AB57DD"/>
    <w:rsid w:val="00AB6535"/>
    <w:rsid w:val="00AB7525"/>
    <w:rsid w:val="00AB7924"/>
    <w:rsid w:val="00AB7F2B"/>
    <w:rsid w:val="00AC02DC"/>
    <w:rsid w:val="00AC03CC"/>
    <w:rsid w:val="00AC2178"/>
    <w:rsid w:val="00AC26C2"/>
    <w:rsid w:val="00AC2B2B"/>
    <w:rsid w:val="00AC2CD2"/>
    <w:rsid w:val="00AC2F18"/>
    <w:rsid w:val="00AC2FA1"/>
    <w:rsid w:val="00AC36A4"/>
    <w:rsid w:val="00AC400A"/>
    <w:rsid w:val="00AC43C8"/>
    <w:rsid w:val="00AC5435"/>
    <w:rsid w:val="00AC680A"/>
    <w:rsid w:val="00AD1268"/>
    <w:rsid w:val="00AD151F"/>
    <w:rsid w:val="00AD2980"/>
    <w:rsid w:val="00AD3190"/>
    <w:rsid w:val="00AD4A69"/>
    <w:rsid w:val="00AD5426"/>
    <w:rsid w:val="00AD5B94"/>
    <w:rsid w:val="00AD5D93"/>
    <w:rsid w:val="00AD6644"/>
    <w:rsid w:val="00AE0028"/>
    <w:rsid w:val="00AE365A"/>
    <w:rsid w:val="00AE39DA"/>
    <w:rsid w:val="00AE455C"/>
    <w:rsid w:val="00AE5A7C"/>
    <w:rsid w:val="00AE5CE6"/>
    <w:rsid w:val="00AF06ED"/>
    <w:rsid w:val="00AF0F02"/>
    <w:rsid w:val="00AF1AD9"/>
    <w:rsid w:val="00AF6FF4"/>
    <w:rsid w:val="00AF793D"/>
    <w:rsid w:val="00B008D8"/>
    <w:rsid w:val="00B00F89"/>
    <w:rsid w:val="00B023E1"/>
    <w:rsid w:val="00B02BFB"/>
    <w:rsid w:val="00B03158"/>
    <w:rsid w:val="00B03219"/>
    <w:rsid w:val="00B0597A"/>
    <w:rsid w:val="00B065CA"/>
    <w:rsid w:val="00B07946"/>
    <w:rsid w:val="00B07997"/>
    <w:rsid w:val="00B11059"/>
    <w:rsid w:val="00B116BA"/>
    <w:rsid w:val="00B11B9E"/>
    <w:rsid w:val="00B12776"/>
    <w:rsid w:val="00B1775C"/>
    <w:rsid w:val="00B209AB"/>
    <w:rsid w:val="00B214E2"/>
    <w:rsid w:val="00B2477B"/>
    <w:rsid w:val="00B24FA4"/>
    <w:rsid w:val="00B25154"/>
    <w:rsid w:val="00B26AE2"/>
    <w:rsid w:val="00B3109C"/>
    <w:rsid w:val="00B31854"/>
    <w:rsid w:val="00B323E1"/>
    <w:rsid w:val="00B32C1D"/>
    <w:rsid w:val="00B341BF"/>
    <w:rsid w:val="00B37687"/>
    <w:rsid w:val="00B406EB"/>
    <w:rsid w:val="00B416AF"/>
    <w:rsid w:val="00B42134"/>
    <w:rsid w:val="00B426F0"/>
    <w:rsid w:val="00B42A90"/>
    <w:rsid w:val="00B42BBA"/>
    <w:rsid w:val="00B43851"/>
    <w:rsid w:val="00B43B5B"/>
    <w:rsid w:val="00B43C1B"/>
    <w:rsid w:val="00B45D80"/>
    <w:rsid w:val="00B462DF"/>
    <w:rsid w:val="00B527B2"/>
    <w:rsid w:val="00B609D8"/>
    <w:rsid w:val="00B60FCE"/>
    <w:rsid w:val="00B63F85"/>
    <w:rsid w:val="00B6485C"/>
    <w:rsid w:val="00B64CFF"/>
    <w:rsid w:val="00B66077"/>
    <w:rsid w:val="00B70EFB"/>
    <w:rsid w:val="00B7240D"/>
    <w:rsid w:val="00B7435D"/>
    <w:rsid w:val="00B74C5D"/>
    <w:rsid w:val="00B768AE"/>
    <w:rsid w:val="00B7693C"/>
    <w:rsid w:val="00B8220A"/>
    <w:rsid w:val="00B834BE"/>
    <w:rsid w:val="00B83DA1"/>
    <w:rsid w:val="00B85718"/>
    <w:rsid w:val="00B86709"/>
    <w:rsid w:val="00B86C9F"/>
    <w:rsid w:val="00B9029B"/>
    <w:rsid w:val="00B90951"/>
    <w:rsid w:val="00B92123"/>
    <w:rsid w:val="00B9234E"/>
    <w:rsid w:val="00B93178"/>
    <w:rsid w:val="00B9472B"/>
    <w:rsid w:val="00B94A44"/>
    <w:rsid w:val="00B95C73"/>
    <w:rsid w:val="00B96615"/>
    <w:rsid w:val="00BA1EDC"/>
    <w:rsid w:val="00BA712D"/>
    <w:rsid w:val="00BA789F"/>
    <w:rsid w:val="00BA7AE6"/>
    <w:rsid w:val="00BB0254"/>
    <w:rsid w:val="00BB2987"/>
    <w:rsid w:val="00BB4515"/>
    <w:rsid w:val="00BB5581"/>
    <w:rsid w:val="00BB60FC"/>
    <w:rsid w:val="00BB7FB7"/>
    <w:rsid w:val="00BC0C28"/>
    <w:rsid w:val="00BC1DC7"/>
    <w:rsid w:val="00BC2924"/>
    <w:rsid w:val="00BC3FF7"/>
    <w:rsid w:val="00BD07B9"/>
    <w:rsid w:val="00BD0D9C"/>
    <w:rsid w:val="00BD134E"/>
    <w:rsid w:val="00BD1474"/>
    <w:rsid w:val="00BD1B11"/>
    <w:rsid w:val="00BD3E64"/>
    <w:rsid w:val="00BD46EC"/>
    <w:rsid w:val="00BD4A1C"/>
    <w:rsid w:val="00BD77FD"/>
    <w:rsid w:val="00BE1CD9"/>
    <w:rsid w:val="00BE333C"/>
    <w:rsid w:val="00BE650D"/>
    <w:rsid w:val="00BE7085"/>
    <w:rsid w:val="00BE7514"/>
    <w:rsid w:val="00BF07F2"/>
    <w:rsid w:val="00BF12BC"/>
    <w:rsid w:val="00BF2A52"/>
    <w:rsid w:val="00BF4793"/>
    <w:rsid w:val="00BF5276"/>
    <w:rsid w:val="00C001A6"/>
    <w:rsid w:val="00C00934"/>
    <w:rsid w:val="00C04D97"/>
    <w:rsid w:val="00C0596C"/>
    <w:rsid w:val="00C06FA1"/>
    <w:rsid w:val="00C07737"/>
    <w:rsid w:val="00C077ED"/>
    <w:rsid w:val="00C10F3E"/>
    <w:rsid w:val="00C115F8"/>
    <w:rsid w:val="00C13FAD"/>
    <w:rsid w:val="00C1433F"/>
    <w:rsid w:val="00C1451E"/>
    <w:rsid w:val="00C14579"/>
    <w:rsid w:val="00C214A5"/>
    <w:rsid w:val="00C3076B"/>
    <w:rsid w:val="00C322A1"/>
    <w:rsid w:val="00C32BFF"/>
    <w:rsid w:val="00C3305D"/>
    <w:rsid w:val="00C337CD"/>
    <w:rsid w:val="00C3744A"/>
    <w:rsid w:val="00C4009F"/>
    <w:rsid w:val="00C42087"/>
    <w:rsid w:val="00C422B3"/>
    <w:rsid w:val="00C440FC"/>
    <w:rsid w:val="00C459C9"/>
    <w:rsid w:val="00C4606C"/>
    <w:rsid w:val="00C507D8"/>
    <w:rsid w:val="00C512CC"/>
    <w:rsid w:val="00C5147B"/>
    <w:rsid w:val="00C5250B"/>
    <w:rsid w:val="00C52C93"/>
    <w:rsid w:val="00C5305B"/>
    <w:rsid w:val="00C5457A"/>
    <w:rsid w:val="00C54B52"/>
    <w:rsid w:val="00C56825"/>
    <w:rsid w:val="00C57CE3"/>
    <w:rsid w:val="00C57FD5"/>
    <w:rsid w:val="00C600AB"/>
    <w:rsid w:val="00C60670"/>
    <w:rsid w:val="00C61034"/>
    <w:rsid w:val="00C61F99"/>
    <w:rsid w:val="00C64303"/>
    <w:rsid w:val="00C73034"/>
    <w:rsid w:val="00C740FF"/>
    <w:rsid w:val="00C742AC"/>
    <w:rsid w:val="00C75E75"/>
    <w:rsid w:val="00C80E26"/>
    <w:rsid w:val="00C81445"/>
    <w:rsid w:val="00C829FA"/>
    <w:rsid w:val="00C82D60"/>
    <w:rsid w:val="00C83927"/>
    <w:rsid w:val="00C83A79"/>
    <w:rsid w:val="00C83C64"/>
    <w:rsid w:val="00C856D9"/>
    <w:rsid w:val="00C87E4C"/>
    <w:rsid w:val="00C900CD"/>
    <w:rsid w:val="00C91083"/>
    <w:rsid w:val="00C91BB6"/>
    <w:rsid w:val="00C95F17"/>
    <w:rsid w:val="00C97252"/>
    <w:rsid w:val="00C97B70"/>
    <w:rsid w:val="00C97C5E"/>
    <w:rsid w:val="00CA16A9"/>
    <w:rsid w:val="00CA1BAB"/>
    <w:rsid w:val="00CA2B64"/>
    <w:rsid w:val="00CA4977"/>
    <w:rsid w:val="00CA4DFE"/>
    <w:rsid w:val="00CA564F"/>
    <w:rsid w:val="00CA574A"/>
    <w:rsid w:val="00CA5DFC"/>
    <w:rsid w:val="00CA67E5"/>
    <w:rsid w:val="00CA691E"/>
    <w:rsid w:val="00CA728C"/>
    <w:rsid w:val="00CB039D"/>
    <w:rsid w:val="00CB03CB"/>
    <w:rsid w:val="00CB1A7A"/>
    <w:rsid w:val="00CB5249"/>
    <w:rsid w:val="00CB6755"/>
    <w:rsid w:val="00CB6AA5"/>
    <w:rsid w:val="00CB708E"/>
    <w:rsid w:val="00CB7264"/>
    <w:rsid w:val="00CC1BB7"/>
    <w:rsid w:val="00CC22EA"/>
    <w:rsid w:val="00CC3851"/>
    <w:rsid w:val="00CC390B"/>
    <w:rsid w:val="00CC70AC"/>
    <w:rsid w:val="00CD0103"/>
    <w:rsid w:val="00CD1142"/>
    <w:rsid w:val="00CD2418"/>
    <w:rsid w:val="00CD3268"/>
    <w:rsid w:val="00CD33F8"/>
    <w:rsid w:val="00CD3B13"/>
    <w:rsid w:val="00CD4424"/>
    <w:rsid w:val="00CD4909"/>
    <w:rsid w:val="00CD4C8A"/>
    <w:rsid w:val="00CD61C0"/>
    <w:rsid w:val="00CD791B"/>
    <w:rsid w:val="00CE1FD0"/>
    <w:rsid w:val="00CE2654"/>
    <w:rsid w:val="00CE2BE1"/>
    <w:rsid w:val="00CE3EFF"/>
    <w:rsid w:val="00CE680D"/>
    <w:rsid w:val="00CE7808"/>
    <w:rsid w:val="00CF3BD1"/>
    <w:rsid w:val="00CF523B"/>
    <w:rsid w:val="00CF5C18"/>
    <w:rsid w:val="00CF6CFF"/>
    <w:rsid w:val="00CF6E9F"/>
    <w:rsid w:val="00CF6FE0"/>
    <w:rsid w:val="00D00C48"/>
    <w:rsid w:val="00D01ED8"/>
    <w:rsid w:val="00D03BD0"/>
    <w:rsid w:val="00D048D4"/>
    <w:rsid w:val="00D05194"/>
    <w:rsid w:val="00D05797"/>
    <w:rsid w:val="00D12950"/>
    <w:rsid w:val="00D13D47"/>
    <w:rsid w:val="00D14F2A"/>
    <w:rsid w:val="00D15CA3"/>
    <w:rsid w:val="00D17F57"/>
    <w:rsid w:val="00D24A9D"/>
    <w:rsid w:val="00D27254"/>
    <w:rsid w:val="00D27846"/>
    <w:rsid w:val="00D3085A"/>
    <w:rsid w:val="00D308B0"/>
    <w:rsid w:val="00D31B64"/>
    <w:rsid w:val="00D32C08"/>
    <w:rsid w:val="00D34E44"/>
    <w:rsid w:val="00D352C9"/>
    <w:rsid w:val="00D413B9"/>
    <w:rsid w:val="00D42146"/>
    <w:rsid w:val="00D42233"/>
    <w:rsid w:val="00D42D59"/>
    <w:rsid w:val="00D44162"/>
    <w:rsid w:val="00D46F23"/>
    <w:rsid w:val="00D4787D"/>
    <w:rsid w:val="00D47B27"/>
    <w:rsid w:val="00D51DD7"/>
    <w:rsid w:val="00D5272A"/>
    <w:rsid w:val="00D52D7B"/>
    <w:rsid w:val="00D53465"/>
    <w:rsid w:val="00D5398C"/>
    <w:rsid w:val="00D54E55"/>
    <w:rsid w:val="00D55FD9"/>
    <w:rsid w:val="00D56175"/>
    <w:rsid w:val="00D56814"/>
    <w:rsid w:val="00D56E59"/>
    <w:rsid w:val="00D608EB"/>
    <w:rsid w:val="00D61880"/>
    <w:rsid w:val="00D618C1"/>
    <w:rsid w:val="00D61CB9"/>
    <w:rsid w:val="00D62027"/>
    <w:rsid w:val="00D625D2"/>
    <w:rsid w:val="00D627CE"/>
    <w:rsid w:val="00D62EA7"/>
    <w:rsid w:val="00D66301"/>
    <w:rsid w:val="00D66426"/>
    <w:rsid w:val="00D676CF"/>
    <w:rsid w:val="00D7076E"/>
    <w:rsid w:val="00D709DC"/>
    <w:rsid w:val="00D71218"/>
    <w:rsid w:val="00D715C6"/>
    <w:rsid w:val="00D71AEC"/>
    <w:rsid w:val="00D72652"/>
    <w:rsid w:val="00D72FF1"/>
    <w:rsid w:val="00D73016"/>
    <w:rsid w:val="00D73703"/>
    <w:rsid w:val="00D73A01"/>
    <w:rsid w:val="00D748E2"/>
    <w:rsid w:val="00D74928"/>
    <w:rsid w:val="00D754C2"/>
    <w:rsid w:val="00D7552F"/>
    <w:rsid w:val="00D76A96"/>
    <w:rsid w:val="00D77B11"/>
    <w:rsid w:val="00D77BB5"/>
    <w:rsid w:val="00D81412"/>
    <w:rsid w:val="00D83879"/>
    <w:rsid w:val="00D85B5D"/>
    <w:rsid w:val="00D8643F"/>
    <w:rsid w:val="00D868CD"/>
    <w:rsid w:val="00D8714D"/>
    <w:rsid w:val="00D874A9"/>
    <w:rsid w:val="00D8769A"/>
    <w:rsid w:val="00D925AB"/>
    <w:rsid w:val="00D92F9E"/>
    <w:rsid w:val="00D93C41"/>
    <w:rsid w:val="00D940EE"/>
    <w:rsid w:val="00D945B0"/>
    <w:rsid w:val="00D95712"/>
    <w:rsid w:val="00D959AF"/>
    <w:rsid w:val="00D95AE7"/>
    <w:rsid w:val="00D963AA"/>
    <w:rsid w:val="00D96BAC"/>
    <w:rsid w:val="00D972FF"/>
    <w:rsid w:val="00DA2D27"/>
    <w:rsid w:val="00DA2DE7"/>
    <w:rsid w:val="00DA43FB"/>
    <w:rsid w:val="00DA7C66"/>
    <w:rsid w:val="00DB0532"/>
    <w:rsid w:val="00DB0826"/>
    <w:rsid w:val="00DB2140"/>
    <w:rsid w:val="00DB3A60"/>
    <w:rsid w:val="00DB5648"/>
    <w:rsid w:val="00DB5FA9"/>
    <w:rsid w:val="00DB62A5"/>
    <w:rsid w:val="00DB68CD"/>
    <w:rsid w:val="00DB7A37"/>
    <w:rsid w:val="00DC2196"/>
    <w:rsid w:val="00DC21D9"/>
    <w:rsid w:val="00DC2E47"/>
    <w:rsid w:val="00DC4DAB"/>
    <w:rsid w:val="00DC5834"/>
    <w:rsid w:val="00DC6217"/>
    <w:rsid w:val="00DC63D8"/>
    <w:rsid w:val="00DC6FFC"/>
    <w:rsid w:val="00DD190C"/>
    <w:rsid w:val="00DD1AA1"/>
    <w:rsid w:val="00DD4970"/>
    <w:rsid w:val="00DD4FAD"/>
    <w:rsid w:val="00DD5707"/>
    <w:rsid w:val="00DD7891"/>
    <w:rsid w:val="00DD7B7C"/>
    <w:rsid w:val="00DE1EA9"/>
    <w:rsid w:val="00DE4567"/>
    <w:rsid w:val="00DE4CEA"/>
    <w:rsid w:val="00DE5104"/>
    <w:rsid w:val="00DE55D2"/>
    <w:rsid w:val="00DE61F9"/>
    <w:rsid w:val="00DF31C7"/>
    <w:rsid w:val="00DF34A3"/>
    <w:rsid w:val="00DF35F1"/>
    <w:rsid w:val="00DF4220"/>
    <w:rsid w:val="00DF4F58"/>
    <w:rsid w:val="00DF6260"/>
    <w:rsid w:val="00DF6421"/>
    <w:rsid w:val="00DF6814"/>
    <w:rsid w:val="00DF684C"/>
    <w:rsid w:val="00DF7BF1"/>
    <w:rsid w:val="00E00303"/>
    <w:rsid w:val="00E006EE"/>
    <w:rsid w:val="00E0156F"/>
    <w:rsid w:val="00E02343"/>
    <w:rsid w:val="00E030ED"/>
    <w:rsid w:val="00E03699"/>
    <w:rsid w:val="00E04325"/>
    <w:rsid w:val="00E05D06"/>
    <w:rsid w:val="00E05EE5"/>
    <w:rsid w:val="00E06A3B"/>
    <w:rsid w:val="00E06E06"/>
    <w:rsid w:val="00E06E61"/>
    <w:rsid w:val="00E10406"/>
    <w:rsid w:val="00E1105B"/>
    <w:rsid w:val="00E12141"/>
    <w:rsid w:val="00E122E6"/>
    <w:rsid w:val="00E129C8"/>
    <w:rsid w:val="00E12E1F"/>
    <w:rsid w:val="00E13C12"/>
    <w:rsid w:val="00E17104"/>
    <w:rsid w:val="00E20C12"/>
    <w:rsid w:val="00E257C2"/>
    <w:rsid w:val="00E25DA2"/>
    <w:rsid w:val="00E265BF"/>
    <w:rsid w:val="00E269BE"/>
    <w:rsid w:val="00E30502"/>
    <w:rsid w:val="00E30ACD"/>
    <w:rsid w:val="00E31225"/>
    <w:rsid w:val="00E3174D"/>
    <w:rsid w:val="00E32114"/>
    <w:rsid w:val="00E34270"/>
    <w:rsid w:val="00E35022"/>
    <w:rsid w:val="00E40283"/>
    <w:rsid w:val="00E403C3"/>
    <w:rsid w:val="00E412DB"/>
    <w:rsid w:val="00E4153D"/>
    <w:rsid w:val="00E42BCD"/>
    <w:rsid w:val="00E43899"/>
    <w:rsid w:val="00E43CB3"/>
    <w:rsid w:val="00E43D92"/>
    <w:rsid w:val="00E4404B"/>
    <w:rsid w:val="00E44FB8"/>
    <w:rsid w:val="00E50605"/>
    <w:rsid w:val="00E548AD"/>
    <w:rsid w:val="00E5523C"/>
    <w:rsid w:val="00E57273"/>
    <w:rsid w:val="00E57A04"/>
    <w:rsid w:val="00E62F77"/>
    <w:rsid w:val="00E632DD"/>
    <w:rsid w:val="00E63997"/>
    <w:rsid w:val="00E648B5"/>
    <w:rsid w:val="00E653AD"/>
    <w:rsid w:val="00E66D5C"/>
    <w:rsid w:val="00E7034A"/>
    <w:rsid w:val="00E7165E"/>
    <w:rsid w:val="00E730F6"/>
    <w:rsid w:val="00E738E7"/>
    <w:rsid w:val="00E75D26"/>
    <w:rsid w:val="00E76674"/>
    <w:rsid w:val="00E76D17"/>
    <w:rsid w:val="00E77BE9"/>
    <w:rsid w:val="00E810C4"/>
    <w:rsid w:val="00E823F1"/>
    <w:rsid w:val="00E82B23"/>
    <w:rsid w:val="00E8459C"/>
    <w:rsid w:val="00E8760E"/>
    <w:rsid w:val="00E90A62"/>
    <w:rsid w:val="00E90B15"/>
    <w:rsid w:val="00E94B07"/>
    <w:rsid w:val="00E95421"/>
    <w:rsid w:val="00E95B83"/>
    <w:rsid w:val="00E95CC9"/>
    <w:rsid w:val="00E960D5"/>
    <w:rsid w:val="00E97DCD"/>
    <w:rsid w:val="00E97E0D"/>
    <w:rsid w:val="00EA0156"/>
    <w:rsid w:val="00EA0421"/>
    <w:rsid w:val="00EA48EF"/>
    <w:rsid w:val="00EA677A"/>
    <w:rsid w:val="00EA6AF3"/>
    <w:rsid w:val="00EA7E22"/>
    <w:rsid w:val="00EB0FBD"/>
    <w:rsid w:val="00EB1CCA"/>
    <w:rsid w:val="00EB3869"/>
    <w:rsid w:val="00EB42D6"/>
    <w:rsid w:val="00EB44D4"/>
    <w:rsid w:val="00EB5FA7"/>
    <w:rsid w:val="00EB6ABF"/>
    <w:rsid w:val="00EB78BE"/>
    <w:rsid w:val="00EB7EEB"/>
    <w:rsid w:val="00EC218E"/>
    <w:rsid w:val="00EC22EE"/>
    <w:rsid w:val="00EC2FA0"/>
    <w:rsid w:val="00EC4ADF"/>
    <w:rsid w:val="00EC560C"/>
    <w:rsid w:val="00EC6F54"/>
    <w:rsid w:val="00ED1F7F"/>
    <w:rsid w:val="00ED281A"/>
    <w:rsid w:val="00ED3A47"/>
    <w:rsid w:val="00ED56FA"/>
    <w:rsid w:val="00EE3376"/>
    <w:rsid w:val="00EE5F74"/>
    <w:rsid w:val="00EE675C"/>
    <w:rsid w:val="00EE6A45"/>
    <w:rsid w:val="00EE6A61"/>
    <w:rsid w:val="00EE72A9"/>
    <w:rsid w:val="00EF0162"/>
    <w:rsid w:val="00EF059A"/>
    <w:rsid w:val="00EF069C"/>
    <w:rsid w:val="00EF0A12"/>
    <w:rsid w:val="00EF2962"/>
    <w:rsid w:val="00EF2E7B"/>
    <w:rsid w:val="00EF4482"/>
    <w:rsid w:val="00EF75FC"/>
    <w:rsid w:val="00EF7DF9"/>
    <w:rsid w:val="00F0126E"/>
    <w:rsid w:val="00F0176F"/>
    <w:rsid w:val="00F05528"/>
    <w:rsid w:val="00F05DBB"/>
    <w:rsid w:val="00F06100"/>
    <w:rsid w:val="00F10040"/>
    <w:rsid w:val="00F10046"/>
    <w:rsid w:val="00F10898"/>
    <w:rsid w:val="00F11AC1"/>
    <w:rsid w:val="00F12C6E"/>
    <w:rsid w:val="00F138DE"/>
    <w:rsid w:val="00F152D0"/>
    <w:rsid w:val="00F2222B"/>
    <w:rsid w:val="00F22C82"/>
    <w:rsid w:val="00F27DFD"/>
    <w:rsid w:val="00F30ABA"/>
    <w:rsid w:val="00F30E17"/>
    <w:rsid w:val="00F319B6"/>
    <w:rsid w:val="00F32F9E"/>
    <w:rsid w:val="00F33064"/>
    <w:rsid w:val="00F33125"/>
    <w:rsid w:val="00F33D5D"/>
    <w:rsid w:val="00F35839"/>
    <w:rsid w:val="00F35846"/>
    <w:rsid w:val="00F35EDE"/>
    <w:rsid w:val="00F363AC"/>
    <w:rsid w:val="00F366A6"/>
    <w:rsid w:val="00F36F63"/>
    <w:rsid w:val="00F40D9F"/>
    <w:rsid w:val="00F42499"/>
    <w:rsid w:val="00F446ED"/>
    <w:rsid w:val="00F45B61"/>
    <w:rsid w:val="00F50321"/>
    <w:rsid w:val="00F5095D"/>
    <w:rsid w:val="00F52FCE"/>
    <w:rsid w:val="00F53256"/>
    <w:rsid w:val="00F56866"/>
    <w:rsid w:val="00F5741A"/>
    <w:rsid w:val="00F60222"/>
    <w:rsid w:val="00F60237"/>
    <w:rsid w:val="00F60FA4"/>
    <w:rsid w:val="00F61B6A"/>
    <w:rsid w:val="00F636B8"/>
    <w:rsid w:val="00F643CB"/>
    <w:rsid w:val="00F669A8"/>
    <w:rsid w:val="00F70FC0"/>
    <w:rsid w:val="00F7149F"/>
    <w:rsid w:val="00F72D96"/>
    <w:rsid w:val="00F73D8E"/>
    <w:rsid w:val="00F73DAE"/>
    <w:rsid w:val="00F74347"/>
    <w:rsid w:val="00F74CC2"/>
    <w:rsid w:val="00F7549C"/>
    <w:rsid w:val="00F76C0D"/>
    <w:rsid w:val="00F77471"/>
    <w:rsid w:val="00F80CBE"/>
    <w:rsid w:val="00F818BE"/>
    <w:rsid w:val="00F8294D"/>
    <w:rsid w:val="00F8356B"/>
    <w:rsid w:val="00F84547"/>
    <w:rsid w:val="00F87681"/>
    <w:rsid w:val="00F87C7E"/>
    <w:rsid w:val="00F903A5"/>
    <w:rsid w:val="00F90AA4"/>
    <w:rsid w:val="00F92CE8"/>
    <w:rsid w:val="00F945B6"/>
    <w:rsid w:val="00F95397"/>
    <w:rsid w:val="00F95D4B"/>
    <w:rsid w:val="00F96CCD"/>
    <w:rsid w:val="00FA0B52"/>
    <w:rsid w:val="00FA2CC9"/>
    <w:rsid w:val="00FA3826"/>
    <w:rsid w:val="00FA47EF"/>
    <w:rsid w:val="00FA4AA1"/>
    <w:rsid w:val="00FA5329"/>
    <w:rsid w:val="00FA6478"/>
    <w:rsid w:val="00FA6BAB"/>
    <w:rsid w:val="00FA7ED3"/>
    <w:rsid w:val="00FB0055"/>
    <w:rsid w:val="00FB1087"/>
    <w:rsid w:val="00FB2016"/>
    <w:rsid w:val="00FB33B3"/>
    <w:rsid w:val="00FB3CBE"/>
    <w:rsid w:val="00FB3F02"/>
    <w:rsid w:val="00FC1563"/>
    <w:rsid w:val="00FC2D50"/>
    <w:rsid w:val="00FC4B7F"/>
    <w:rsid w:val="00FC62EA"/>
    <w:rsid w:val="00FC6EA0"/>
    <w:rsid w:val="00FC73C5"/>
    <w:rsid w:val="00FC7AD7"/>
    <w:rsid w:val="00FD014D"/>
    <w:rsid w:val="00FD0329"/>
    <w:rsid w:val="00FD0C2A"/>
    <w:rsid w:val="00FD374E"/>
    <w:rsid w:val="00FD38D5"/>
    <w:rsid w:val="00FD506D"/>
    <w:rsid w:val="00FD6ACA"/>
    <w:rsid w:val="00FE3703"/>
    <w:rsid w:val="00FE371E"/>
    <w:rsid w:val="00FE453A"/>
    <w:rsid w:val="00FE4872"/>
    <w:rsid w:val="00FE688A"/>
    <w:rsid w:val="00FF072C"/>
    <w:rsid w:val="00FF077B"/>
    <w:rsid w:val="00FF119E"/>
    <w:rsid w:val="00FF4707"/>
    <w:rsid w:val="00FF546D"/>
    <w:rsid w:val="00FF63C6"/>
    <w:rsid w:val="00FF657D"/>
    <w:rsid w:val="00FF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EA0"/>
    <w:pPr>
      <w:widowControl w:val="0"/>
      <w:ind w:left="1764" w:hanging="112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53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221</Words>
  <Characters>1266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先进个人事迹</dc:title>
  <dc:subject/>
  <dc:creator>微软用户</dc:creator>
  <cp:keywords/>
  <dc:description/>
  <cp:lastModifiedBy>AM1860</cp:lastModifiedBy>
  <cp:revision>2</cp:revision>
  <cp:lastPrinted>2013-12-20T05:14:00Z</cp:lastPrinted>
  <dcterms:created xsi:type="dcterms:W3CDTF">2013-12-20T08:01:00Z</dcterms:created>
  <dcterms:modified xsi:type="dcterms:W3CDTF">2013-12-20T08:01:00Z</dcterms:modified>
</cp:coreProperties>
</file>